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B7465B" w14:textId="77777777" w:rsidR="002946A9" w:rsidRDefault="002946A9" w:rsidP="00E1381E">
      <w:pPr>
        <w:pStyle w:val="ASDEFCONTitle"/>
      </w:pPr>
      <w:bookmarkStart w:id="0" w:name="_GoBack"/>
      <w:bookmarkEnd w:id="0"/>
      <w:r>
        <w:t>D</w:t>
      </w:r>
      <w:bookmarkStart w:id="1" w:name="_Ref442071221"/>
      <w:bookmarkEnd w:id="1"/>
      <w:r>
        <w:t>ATA ITEM DESCRIPTION</w:t>
      </w:r>
    </w:p>
    <w:p w14:paraId="4512E6A0" w14:textId="063819BE" w:rsidR="002946A9" w:rsidRPr="00735D60" w:rsidRDefault="002946A9" w:rsidP="00E1381E">
      <w:pPr>
        <w:pStyle w:val="SOWHL1-ASDEFCON"/>
      </w:pPr>
      <w:r>
        <w:t>DID NUMBER:</w:t>
      </w:r>
      <w:bookmarkStart w:id="2" w:name="_Toc515805637"/>
      <w:r>
        <w:tab/>
      </w:r>
      <w:r w:rsidR="004E1704">
        <w:fldChar w:fldCharType="begin"/>
      </w:r>
      <w:r w:rsidR="004E1704">
        <w:instrText xml:space="preserve"> DOCPROPERTY  Title  \* MERGEFORMAT </w:instrText>
      </w:r>
      <w:r w:rsidR="004E1704">
        <w:fldChar w:fldCharType="separate"/>
      </w:r>
      <w:r w:rsidR="00EE3F84">
        <w:t>DID-ILS-TDATA-MTDI</w:t>
      </w:r>
      <w:r w:rsidR="004E1704">
        <w:fldChar w:fldCharType="end"/>
      </w:r>
      <w:r w:rsidR="001A073D">
        <w:t>-</w:t>
      </w:r>
      <w:r w:rsidR="004E1704">
        <w:fldChar w:fldCharType="begin"/>
      </w:r>
      <w:r w:rsidR="004E1704">
        <w:instrText xml:space="preserve"> DOCPROPERTY Version </w:instrText>
      </w:r>
      <w:r w:rsidR="004E1704">
        <w:fldChar w:fldCharType="separate"/>
      </w:r>
      <w:r w:rsidR="00EE3F84">
        <w:t>V5.4</w:t>
      </w:r>
      <w:r w:rsidR="004E1704">
        <w:fldChar w:fldCharType="end"/>
      </w:r>
    </w:p>
    <w:p w14:paraId="0126729A" w14:textId="56C7CE9A" w:rsidR="002946A9" w:rsidRDefault="002946A9" w:rsidP="00E1381E">
      <w:pPr>
        <w:pStyle w:val="SOWHL1-ASDEFCON"/>
      </w:pPr>
      <w:r>
        <w:t>TITLE:</w:t>
      </w:r>
      <w:r>
        <w:tab/>
      </w:r>
      <w:bookmarkEnd w:id="2"/>
      <w:r w:rsidR="00153E5A">
        <w:rPr>
          <w:caps w:val="0"/>
        </w:rPr>
        <w:t xml:space="preserve">MASTER TECHNICAL DATA </w:t>
      </w:r>
      <w:bookmarkStart w:id="3" w:name="_Toc515805639"/>
      <w:r w:rsidR="00153E5A">
        <w:rPr>
          <w:caps w:val="0"/>
        </w:rPr>
        <w:t>INDEX</w:t>
      </w:r>
    </w:p>
    <w:p w14:paraId="3B0735B1" w14:textId="2734AF58" w:rsidR="002946A9" w:rsidRPr="00243D5D" w:rsidRDefault="00153E5A" w:rsidP="00E1381E">
      <w:pPr>
        <w:pStyle w:val="SOWHL1-ASDEFCON"/>
      </w:pPr>
      <w:bookmarkStart w:id="4" w:name="_Ref62570793"/>
      <w:r w:rsidRPr="00243D5D">
        <w:rPr>
          <w:caps w:val="0"/>
        </w:rPr>
        <w:t>DESCRIPTION AND INTENDED USE</w:t>
      </w:r>
      <w:bookmarkEnd w:id="3"/>
      <w:bookmarkEnd w:id="4"/>
    </w:p>
    <w:p w14:paraId="1EA3A68A" w14:textId="22987382" w:rsidR="00277577" w:rsidRDefault="002946A9" w:rsidP="00E1381E">
      <w:pPr>
        <w:pStyle w:val="SOWTL2-ASDEFCON"/>
      </w:pPr>
      <w:r>
        <w:t xml:space="preserve">The </w:t>
      </w:r>
      <w:r w:rsidR="00BE2CB3">
        <w:t xml:space="preserve">Master </w:t>
      </w:r>
      <w:r>
        <w:t xml:space="preserve">Technical Data </w:t>
      </w:r>
      <w:r w:rsidR="00BE2CB3">
        <w:t>Index</w:t>
      </w:r>
      <w:r>
        <w:t xml:space="preserve"> (</w:t>
      </w:r>
      <w:r w:rsidR="00BE2CB3">
        <w:t>M</w:t>
      </w:r>
      <w:r>
        <w:t>TD</w:t>
      </w:r>
      <w:r w:rsidR="00BE2CB3">
        <w:t>I</w:t>
      </w:r>
      <w:r>
        <w:t xml:space="preserve">) </w:t>
      </w:r>
      <w:r w:rsidR="001F7C84">
        <w:t xml:space="preserve">is </w:t>
      </w:r>
      <w:r w:rsidR="001343C4">
        <w:t xml:space="preserve">a </w:t>
      </w:r>
      <w:r w:rsidR="00277577">
        <w:t>master list</w:t>
      </w:r>
      <w:r w:rsidR="00784797">
        <w:t xml:space="preserve"> </w:t>
      </w:r>
      <w:r w:rsidR="00277577">
        <w:t xml:space="preserve">of </w:t>
      </w:r>
      <w:r w:rsidR="009F6700">
        <w:t>the</w:t>
      </w:r>
      <w:r w:rsidR="00566C24">
        <w:t xml:space="preserve"> </w:t>
      </w:r>
      <w:r w:rsidR="00524BE8">
        <w:t>T</w:t>
      </w:r>
      <w:r w:rsidR="00277577">
        <w:t>echnical Data</w:t>
      </w:r>
      <w:r w:rsidR="009F6700">
        <w:t xml:space="preserve"> required to be delivered under</w:t>
      </w:r>
      <w:r w:rsidR="00277577">
        <w:t xml:space="preserve"> the Contract</w:t>
      </w:r>
      <w:r w:rsidR="00694895">
        <w:t>,</w:t>
      </w:r>
      <w:r w:rsidR="00694895" w:rsidRPr="00694895">
        <w:t xml:space="preserve"> </w:t>
      </w:r>
      <w:r w:rsidR="00694895">
        <w:t>including the Technical Data required for the purposes identified in this clause </w:t>
      </w:r>
      <w:r w:rsidR="00694895">
        <w:fldChar w:fldCharType="begin"/>
      </w:r>
      <w:r w:rsidR="00694895">
        <w:instrText xml:space="preserve"> REF _Ref62570793 \r \h </w:instrText>
      </w:r>
      <w:r w:rsidR="00694895">
        <w:fldChar w:fldCharType="separate"/>
      </w:r>
      <w:r w:rsidR="00EE3F84">
        <w:t>3</w:t>
      </w:r>
      <w:r w:rsidR="00694895">
        <w:fldChar w:fldCharType="end"/>
      </w:r>
      <w:r w:rsidR="00694895">
        <w:t xml:space="preserve"> and clause </w:t>
      </w:r>
      <w:r w:rsidR="00694895">
        <w:fldChar w:fldCharType="begin"/>
      </w:r>
      <w:r w:rsidR="00694895">
        <w:instrText xml:space="preserve"> REF _Ref62570856 \r \h </w:instrText>
      </w:r>
      <w:r w:rsidR="00694895">
        <w:fldChar w:fldCharType="separate"/>
      </w:r>
      <w:r w:rsidR="00EE3F84">
        <w:t>6.2.1.1</w:t>
      </w:r>
      <w:r w:rsidR="00694895">
        <w:fldChar w:fldCharType="end"/>
      </w:r>
      <w:r w:rsidR="001F7C84">
        <w:t xml:space="preserve">.  The MTDI </w:t>
      </w:r>
      <w:r w:rsidR="004263A3">
        <w:t>enables the</w:t>
      </w:r>
      <w:r w:rsidR="001A6417">
        <w:t xml:space="preserve"> </w:t>
      </w:r>
      <w:r w:rsidR="00694895">
        <w:t xml:space="preserve">creation </w:t>
      </w:r>
      <w:r w:rsidR="004263A3">
        <w:t>of</w:t>
      </w:r>
      <w:r w:rsidR="001A6417">
        <w:t xml:space="preserve"> subordinate lists </w:t>
      </w:r>
      <w:r w:rsidR="00AA1576">
        <w:t xml:space="preserve">to </w:t>
      </w:r>
      <w:r w:rsidR="00CC13D4">
        <w:t>address</w:t>
      </w:r>
      <w:r w:rsidR="001A6417">
        <w:t xml:space="preserve"> </w:t>
      </w:r>
      <w:r w:rsidR="001F7C84" w:rsidRPr="000E2D8F">
        <w:rPr>
          <w:i/>
        </w:rPr>
        <w:t>specific</w:t>
      </w:r>
      <w:r w:rsidR="00486A70" w:rsidRPr="000E2D8F">
        <w:rPr>
          <w:i/>
        </w:rPr>
        <w:t xml:space="preserve"> requirements</w:t>
      </w:r>
      <w:r w:rsidR="00486A70">
        <w:t xml:space="preserve"> </w:t>
      </w:r>
      <w:r w:rsidR="00CC13D4">
        <w:t>for individual data items</w:t>
      </w:r>
      <w:r w:rsidR="00E57922">
        <w:t xml:space="preserve">, identified in clause </w:t>
      </w:r>
      <w:r w:rsidR="00E57922">
        <w:fldChar w:fldCharType="begin"/>
      </w:r>
      <w:r w:rsidR="00E57922">
        <w:instrText xml:space="preserve"> REF _Ref473879564 \r \h </w:instrText>
      </w:r>
      <w:r w:rsidR="00E57922">
        <w:fldChar w:fldCharType="separate"/>
      </w:r>
      <w:r w:rsidR="00EE3F84">
        <w:t>6.2.1.2</w:t>
      </w:r>
      <w:r w:rsidR="00E57922">
        <w:fldChar w:fldCharType="end"/>
      </w:r>
      <w:r w:rsidR="00E57922">
        <w:t>,</w:t>
      </w:r>
      <w:r w:rsidR="00CC13D4">
        <w:t xml:space="preserve"> </w:t>
      </w:r>
      <w:r w:rsidR="00486A70">
        <w:t xml:space="preserve">pertaining to </w:t>
      </w:r>
      <w:r w:rsidR="009F6700">
        <w:t xml:space="preserve">particular </w:t>
      </w:r>
      <w:r w:rsidR="001A6417">
        <w:t>categories of Technical Data.</w:t>
      </w:r>
      <w:r w:rsidR="00286790">
        <w:t xml:space="preserve">  </w:t>
      </w:r>
      <w:r w:rsidR="009F6700">
        <w:t xml:space="preserve">Delivery or update of a list for a </w:t>
      </w:r>
      <w:r w:rsidR="009F6700" w:rsidRPr="004C7E83">
        <w:rPr>
          <w:i/>
        </w:rPr>
        <w:t>specific requirement</w:t>
      </w:r>
      <w:r w:rsidR="009F6700">
        <w:t xml:space="preserve"> involves the delivery or update of the relevant data within the MTDI.</w:t>
      </w:r>
    </w:p>
    <w:p w14:paraId="6618DAAD" w14:textId="77777777" w:rsidR="002946A9" w:rsidRDefault="002946A9" w:rsidP="00E1381E">
      <w:pPr>
        <w:pStyle w:val="SOWTL2-ASDEFCON"/>
      </w:pPr>
      <w:r>
        <w:t xml:space="preserve">The Contractor uses the </w:t>
      </w:r>
      <w:r w:rsidR="0092042A">
        <w:t xml:space="preserve">MTDI </w:t>
      </w:r>
      <w:r>
        <w:t>to:</w:t>
      </w:r>
    </w:p>
    <w:p w14:paraId="628A1C0D" w14:textId="05C2BC15" w:rsidR="003E2624" w:rsidRDefault="003E2624" w:rsidP="00E1381E">
      <w:pPr>
        <w:pStyle w:val="SOWSubL1-ASDEFCON"/>
      </w:pPr>
      <w:r>
        <w:t xml:space="preserve">document and advise the Commonwealth of the Technical Data to be delivered to the </w:t>
      </w:r>
      <w:r w:rsidR="00326F38">
        <w:t>C</w:t>
      </w:r>
      <w:r>
        <w:t xml:space="preserve">ommonwealth </w:t>
      </w:r>
      <w:r w:rsidR="00C54526">
        <w:t>and Associated Parties</w:t>
      </w:r>
      <w:r>
        <w:t xml:space="preserve"> </w:t>
      </w:r>
      <w:r w:rsidR="009253DF">
        <w:t>in relation to</w:t>
      </w:r>
      <w:r>
        <w:t xml:space="preserve"> the Contract;</w:t>
      </w:r>
    </w:p>
    <w:p w14:paraId="67630C91" w14:textId="243C0540" w:rsidR="002E54DD" w:rsidRDefault="002E54DD" w:rsidP="00E1381E">
      <w:pPr>
        <w:pStyle w:val="SOWSubL1-ASDEFCON"/>
      </w:pPr>
      <w:r>
        <w:t>in relation to the Mission System, identify the specifications</w:t>
      </w:r>
      <w:r w:rsidR="004D558B">
        <w:t>,</w:t>
      </w:r>
      <w:r w:rsidR="00CC7764">
        <w:t xml:space="preserve"> </w:t>
      </w:r>
      <w:r>
        <w:t>design documentation</w:t>
      </w:r>
      <w:r w:rsidR="004D558B">
        <w:t xml:space="preserve"> and associated product data</w:t>
      </w:r>
      <w:r>
        <w:t xml:space="preserve">, </w:t>
      </w:r>
      <w:r w:rsidR="00362F2C">
        <w:t xml:space="preserve">and identify </w:t>
      </w:r>
      <w:r>
        <w:t>their</w:t>
      </w:r>
      <w:r w:rsidR="00362F2C">
        <w:t xml:space="preserve"> </w:t>
      </w:r>
      <w:r>
        <w:t xml:space="preserve">associated </w:t>
      </w:r>
      <w:r w:rsidR="000B418F">
        <w:t>management information</w:t>
      </w:r>
      <w:r>
        <w:t>;</w:t>
      </w:r>
    </w:p>
    <w:p w14:paraId="4E249698" w14:textId="77777777" w:rsidR="00F96C03" w:rsidRDefault="002E54DD" w:rsidP="00E1381E">
      <w:pPr>
        <w:pStyle w:val="SOWSubL1-ASDEFCON"/>
      </w:pPr>
      <w:r>
        <w:t>in relation to the Support System</w:t>
      </w:r>
      <w:r w:rsidR="00965F1F">
        <w:t xml:space="preserve">, </w:t>
      </w:r>
      <w:r w:rsidR="002946A9">
        <w:t>document the outcomes of its Technical Data requirements analysis and</w:t>
      </w:r>
      <w:r w:rsidR="000B418F">
        <w:t xml:space="preserve"> inform</w:t>
      </w:r>
      <w:r w:rsidR="002946A9">
        <w:t xml:space="preserve"> the Commonwealth of the Technical Data required to enable the </w:t>
      </w:r>
      <w:r w:rsidR="00F35EFF">
        <w:t>Support System Functional Baseline (</w:t>
      </w:r>
      <w:r w:rsidR="00A1772F">
        <w:t>SS</w:t>
      </w:r>
      <w:r w:rsidR="002946A9">
        <w:t>FBL</w:t>
      </w:r>
      <w:r w:rsidR="00F35EFF">
        <w:t>)</w:t>
      </w:r>
      <w:r w:rsidR="002946A9">
        <w:t xml:space="preserve"> to be met</w:t>
      </w:r>
      <w:r w:rsidR="00F96C03">
        <w:t>; and</w:t>
      </w:r>
    </w:p>
    <w:p w14:paraId="5DE5FB74" w14:textId="01463F0B" w:rsidR="002946A9" w:rsidRDefault="00F96C03" w:rsidP="00E1381E">
      <w:pPr>
        <w:pStyle w:val="SOWSubL1-ASDEFCON"/>
      </w:pPr>
      <w:r>
        <w:t>manage Technical Data rights, including to benefit from those rights and to meet its obligations</w:t>
      </w:r>
      <w:r w:rsidR="00E34382">
        <w:t>,</w:t>
      </w:r>
      <w:r>
        <w:t xml:space="preserve"> </w:t>
      </w:r>
      <w:r w:rsidR="00E34382">
        <w:t xml:space="preserve">including </w:t>
      </w:r>
      <w:r>
        <w:t>in regards to any restrictions arising under clause 5 of the COC</w:t>
      </w:r>
      <w:r w:rsidR="002946A9">
        <w:t>.</w:t>
      </w:r>
    </w:p>
    <w:p w14:paraId="5AEC76BE" w14:textId="77777777" w:rsidR="002946A9" w:rsidRDefault="002946A9" w:rsidP="00E1381E">
      <w:pPr>
        <w:pStyle w:val="SOWTL2-ASDEFCON"/>
      </w:pPr>
      <w:r>
        <w:t xml:space="preserve">The Commonwealth uses the </w:t>
      </w:r>
      <w:r w:rsidR="0092042A">
        <w:t xml:space="preserve">MTDI </w:t>
      </w:r>
      <w:r>
        <w:t>to:</w:t>
      </w:r>
    </w:p>
    <w:p w14:paraId="3C943C8D" w14:textId="44108690" w:rsidR="002946A9" w:rsidRDefault="002946A9" w:rsidP="00E1381E">
      <w:pPr>
        <w:pStyle w:val="SOWSubL1-ASDEFCON"/>
      </w:pPr>
      <w:r>
        <w:t>understand, evaluate and monitor the scope of Technical Data</w:t>
      </w:r>
      <w:r w:rsidR="00F96C03">
        <w:t xml:space="preserve"> under the Contract</w:t>
      </w:r>
      <w:r>
        <w:t>;</w:t>
      </w:r>
    </w:p>
    <w:p w14:paraId="1DE3CBC9" w14:textId="308F4579" w:rsidR="002E54DD" w:rsidRDefault="002E54DD" w:rsidP="00E1381E">
      <w:pPr>
        <w:pStyle w:val="SOWSubL1-ASDEFCON"/>
      </w:pPr>
      <w:r>
        <w:t xml:space="preserve">understand the </w:t>
      </w:r>
      <w:r w:rsidR="000218DB">
        <w:t xml:space="preserve">scope of </w:t>
      </w:r>
      <w:r>
        <w:t>Technical Data to be used to document the design</w:t>
      </w:r>
      <w:r w:rsidR="000218DB" w:rsidRPr="000218DB">
        <w:t xml:space="preserve"> </w:t>
      </w:r>
      <w:r w:rsidR="004D558B">
        <w:t xml:space="preserve">and undertake the Verification and Validation (V&amp;V) </w:t>
      </w:r>
      <w:r w:rsidR="000218DB">
        <w:t>of the Mission System</w:t>
      </w:r>
      <w:r w:rsidR="004D558B">
        <w:t xml:space="preserve"> and Support System, including evaluating the Technical Data required to meet the SSFBL</w:t>
      </w:r>
      <w:r>
        <w:t>;</w:t>
      </w:r>
    </w:p>
    <w:p w14:paraId="470D9A56" w14:textId="5D60C879" w:rsidR="002946A9" w:rsidRDefault="002946A9" w:rsidP="00E1381E">
      <w:pPr>
        <w:pStyle w:val="SOWSubL1-ASDEFCON"/>
      </w:pPr>
      <w:r>
        <w:t xml:space="preserve">understand the </w:t>
      </w:r>
      <w:r w:rsidR="0087329F">
        <w:t xml:space="preserve">scope of </w:t>
      </w:r>
      <w:r w:rsidR="008C05F5">
        <w:t xml:space="preserve">Technical </w:t>
      </w:r>
      <w:r w:rsidR="008A57EA">
        <w:t>D</w:t>
      </w:r>
      <w:r w:rsidR="008C05F5">
        <w:t xml:space="preserve">ata </w:t>
      </w:r>
      <w:r w:rsidR="008A57EA">
        <w:t>to be</w:t>
      </w:r>
      <w:r w:rsidR="008C05F5">
        <w:t xml:space="preserve"> deliver</w:t>
      </w:r>
      <w:r w:rsidR="008A57EA">
        <w:t>ed</w:t>
      </w:r>
      <w:r w:rsidR="008C05F5">
        <w:t xml:space="preserve"> to the </w:t>
      </w:r>
      <w:r>
        <w:t xml:space="preserve">Commonwealth </w:t>
      </w:r>
      <w:r w:rsidR="008C05F5">
        <w:t xml:space="preserve">and </w:t>
      </w:r>
      <w:r w:rsidR="008A57EA">
        <w:t>Associated Parties</w:t>
      </w:r>
      <w:r w:rsidR="0087329F">
        <w:t>,</w:t>
      </w:r>
      <w:r w:rsidR="008C05F5">
        <w:t xml:space="preserve"> and </w:t>
      </w:r>
      <w:r w:rsidR="00554621">
        <w:t>to</w:t>
      </w:r>
      <w:r w:rsidR="00554621" w:rsidRPr="00A9604F">
        <w:t xml:space="preserve"> identify </w:t>
      </w:r>
      <w:r w:rsidR="00554621">
        <w:t>the</w:t>
      </w:r>
      <w:r w:rsidR="00554621" w:rsidRPr="00A9604F">
        <w:t xml:space="preserve"> actions </w:t>
      </w:r>
      <w:r w:rsidR="00554621">
        <w:t xml:space="preserve">required </w:t>
      </w:r>
      <w:r>
        <w:t xml:space="preserve">with </w:t>
      </w:r>
      <w:r w:rsidR="00554621">
        <w:t xml:space="preserve">respect to </w:t>
      </w:r>
      <w:r w:rsidR="008C05F5">
        <w:t xml:space="preserve">that </w:t>
      </w:r>
      <w:r>
        <w:t>Technical Data;</w:t>
      </w:r>
    </w:p>
    <w:p w14:paraId="37F64315" w14:textId="03E57E3D" w:rsidR="002946A9" w:rsidRDefault="008B2D18" w:rsidP="00E1381E">
      <w:pPr>
        <w:pStyle w:val="SOWSubL1-ASDEFCON"/>
      </w:pPr>
      <w:r>
        <w:t xml:space="preserve">in conjunction with the Australia and New Zealand (ANZ) Subcontractor Technical Data List (ASTDL), </w:t>
      </w:r>
      <w:r w:rsidR="001E206E">
        <w:t xml:space="preserve">understand the scope of Technical Data required to support </w:t>
      </w:r>
      <w:r w:rsidR="002946A9">
        <w:t xml:space="preserve">the </w:t>
      </w:r>
      <w:r w:rsidR="002E54DD">
        <w:t>Australian Industry Capability (</w:t>
      </w:r>
      <w:r w:rsidR="00503ECC">
        <w:t>AIC</w:t>
      </w:r>
      <w:r w:rsidR="00B87A0F">
        <w:t>)</w:t>
      </w:r>
      <w:r w:rsidR="002946A9">
        <w:t xml:space="preserve"> </w:t>
      </w:r>
      <w:r w:rsidR="001E206E">
        <w:t>program</w:t>
      </w:r>
      <w:r w:rsidR="00C8765F">
        <w:t>; and</w:t>
      </w:r>
    </w:p>
    <w:p w14:paraId="3C85202F" w14:textId="16288A88" w:rsidR="00C8765F" w:rsidRDefault="00C8765F" w:rsidP="00E1381E">
      <w:pPr>
        <w:pStyle w:val="SOWSubL1-ASDEFCON"/>
      </w:pPr>
      <w:r>
        <w:t>benefit from its Technical Data rights and to meet its obligations, including in regards to any restrictions arising under clause 5 of the COC.</w:t>
      </w:r>
    </w:p>
    <w:p w14:paraId="7D7855CB" w14:textId="77777777" w:rsidR="002946A9" w:rsidRPr="00243D5D" w:rsidRDefault="002946A9" w:rsidP="00E1381E">
      <w:pPr>
        <w:pStyle w:val="SOWHL1-ASDEFCON"/>
      </w:pPr>
      <w:bookmarkStart w:id="5" w:name="_Toc515805640"/>
      <w:r w:rsidRPr="00243D5D">
        <w:t>INTER-RELATIONSHIPS</w:t>
      </w:r>
      <w:bookmarkEnd w:id="5"/>
    </w:p>
    <w:p w14:paraId="0C8037E6" w14:textId="77777777" w:rsidR="002946A9" w:rsidRDefault="002946A9" w:rsidP="00E1381E">
      <w:pPr>
        <w:pStyle w:val="SOWTL2-ASDEFCON"/>
      </w:pPr>
      <w:r>
        <w:t xml:space="preserve">The </w:t>
      </w:r>
      <w:r w:rsidR="0092042A">
        <w:t xml:space="preserve">MTDI </w:t>
      </w:r>
      <w:r>
        <w:t>is subordinate to the</w:t>
      </w:r>
      <w:r w:rsidR="00243D5D">
        <w:t xml:space="preserve"> following data items, where these data items are required under the Contract</w:t>
      </w:r>
      <w:r>
        <w:t>:</w:t>
      </w:r>
    </w:p>
    <w:p w14:paraId="2DED1C71" w14:textId="77777777" w:rsidR="00967BCF" w:rsidRDefault="00967BCF" w:rsidP="00E1381E">
      <w:pPr>
        <w:pStyle w:val="SOWSubL1-ASDEFCON"/>
      </w:pPr>
      <w:r>
        <w:t>Technical Data Plan (TDP);</w:t>
      </w:r>
    </w:p>
    <w:p w14:paraId="7C68E321" w14:textId="77777777" w:rsidR="002946A9" w:rsidRDefault="002946A9" w:rsidP="00E1381E">
      <w:pPr>
        <w:pStyle w:val="SOWSubL1-ASDEFCON"/>
      </w:pPr>
      <w:r>
        <w:t>Integrated Support Plan (ISP);</w:t>
      </w:r>
    </w:p>
    <w:p w14:paraId="5EDE5F26" w14:textId="394B7EF0" w:rsidR="002946A9" w:rsidRDefault="00E24ED5" w:rsidP="00E1381E">
      <w:pPr>
        <w:pStyle w:val="SOWSubL1-ASDEFCON"/>
      </w:pPr>
      <w:r>
        <w:t>Systems Engineering Management Plan</w:t>
      </w:r>
      <w:r w:rsidR="00C70AB9">
        <w:t xml:space="preserve"> (SEMP)</w:t>
      </w:r>
      <w:r w:rsidR="00967BCF">
        <w:t>;</w:t>
      </w:r>
      <w:r w:rsidR="002946A9">
        <w:t xml:space="preserve"> </w:t>
      </w:r>
      <w:r w:rsidR="00214B25">
        <w:t>and</w:t>
      </w:r>
    </w:p>
    <w:p w14:paraId="13F51FE1" w14:textId="101FAA9E" w:rsidR="00B160C7" w:rsidRDefault="00E24ED5" w:rsidP="00E1381E">
      <w:pPr>
        <w:pStyle w:val="SOWSubL1-ASDEFCON"/>
      </w:pPr>
      <w:r>
        <w:t>Configuration Management Plan</w:t>
      </w:r>
      <w:r w:rsidR="00C70AB9">
        <w:t xml:space="preserve"> (CMP)</w:t>
      </w:r>
      <w:r w:rsidR="00214B25">
        <w:t>.</w:t>
      </w:r>
    </w:p>
    <w:p w14:paraId="3DD4C3DE" w14:textId="77777777" w:rsidR="00143F04" w:rsidRDefault="002946A9" w:rsidP="00E1381E">
      <w:pPr>
        <w:pStyle w:val="SOWTL2-ASDEFCON"/>
      </w:pPr>
      <w:r>
        <w:t xml:space="preserve">The </w:t>
      </w:r>
      <w:r w:rsidR="0092042A">
        <w:t xml:space="preserve">MTDI </w:t>
      </w:r>
      <w:r>
        <w:t>inter-relates with the</w:t>
      </w:r>
      <w:r w:rsidR="00143F04">
        <w:t xml:space="preserve"> following data items</w:t>
      </w:r>
      <w:r w:rsidR="00243D5D">
        <w:t>, where th</w:t>
      </w:r>
      <w:r w:rsidR="00143F04">
        <w:t>ese</w:t>
      </w:r>
      <w:r w:rsidR="00243D5D">
        <w:t xml:space="preserve"> data item</w:t>
      </w:r>
      <w:r w:rsidR="00F060EB">
        <w:t>s</w:t>
      </w:r>
      <w:r w:rsidR="00243D5D">
        <w:t xml:space="preserve"> </w:t>
      </w:r>
      <w:r w:rsidR="00143F04">
        <w:t xml:space="preserve">are </w:t>
      </w:r>
      <w:r w:rsidR="00243D5D">
        <w:t>required under the Contract</w:t>
      </w:r>
      <w:r w:rsidR="00143F04">
        <w:t>:</w:t>
      </w:r>
    </w:p>
    <w:p w14:paraId="741373C1" w14:textId="137CF8FF" w:rsidR="0000775B" w:rsidRDefault="0000775B" w:rsidP="00E1381E">
      <w:pPr>
        <w:pStyle w:val="SOWSubL1-ASDEFCON"/>
      </w:pPr>
      <w:r>
        <w:t>System Architecture Description (SAD);</w:t>
      </w:r>
    </w:p>
    <w:p w14:paraId="5A84199E" w14:textId="334AFE59" w:rsidR="0000775B" w:rsidRDefault="0000775B" w:rsidP="00E1381E">
      <w:pPr>
        <w:pStyle w:val="SOWSubL1-ASDEFCON"/>
      </w:pPr>
      <w:r>
        <w:t>Support System Description (SSDESC);</w:t>
      </w:r>
    </w:p>
    <w:p w14:paraId="5F0C647D" w14:textId="119B40AC" w:rsidR="00857124" w:rsidRDefault="00857124" w:rsidP="00E1381E">
      <w:pPr>
        <w:pStyle w:val="SOWSubL1-ASDEFCON"/>
      </w:pPr>
      <w:r>
        <w:t>Software List (SWLIST);</w:t>
      </w:r>
    </w:p>
    <w:p w14:paraId="17EB2547" w14:textId="3C6905C9" w:rsidR="00143F04" w:rsidRDefault="003A6E6B" w:rsidP="00E1381E">
      <w:pPr>
        <w:pStyle w:val="SOWSubL1-ASDEFCON"/>
      </w:pPr>
      <w:r>
        <w:lastRenderedPageBreak/>
        <w:t xml:space="preserve">all data items required under the </w:t>
      </w:r>
      <w:r w:rsidR="00143F04">
        <w:t xml:space="preserve">AIC </w:t>
      </w:r>
      <w:r>
        <w:t>clause in the SOW</w:t>
      </w:r>
      <w:r w:rsidR="00143F04">
        <w:t>;</w:t>
      </w:r>
      <w:r w:rsidR="002E03A5">
        <w:t xml:space="preserve"> and</w:t>
      </w:r>
    </w:p>
    <w:p w14:paraId="3301CC51" w14:textId="77777777" w:rsidR="002946A9" w:rsidRDefault="00967BCF" w:rsidP="00E1381E">
      <w:pPr>
        <w:pStyle w:val="SOWSubL1-ASDEFCON"/>
      </w:pPr>
      <w:r>
        <w:t>a</w:t>
      </w:r>
      <w:r w:rsidR="00143F04">
        <w:t>ll other data items that identify, list</w:t>
      </w:r>
      <w:r w:rsidR="00F060EB">
        <w:t>,</w:t>
      </w:r>
      <w:r w:rsidR="00143F04">
        <w:t xml:space="preserve"> or </w:t>
      </w:r>
      <w:r w:rsidR="009E5D20">
        <w:t xml:space="preserve">which </w:t>
      </w:r>
      <w:r w:rsidR="00143F04">
        <w:t>are Technical Data</w:t>
      </w:r>
      <w:r w:rsidR="002946A9">
        <w:t>.</w:t>
      </w:r>
    </w:p>
    <w:p w14:paraId="6AB2F89E" w14:textId="240FBDDF" w:rsidR="003A51F6" w:rsidRDefault="00B733D4" w:rsidP="00E1381E">
      <w:pPr>
        <w:pStyle w:val="SOWTL2-ASDEFCON"/>
      </w:pPr>
      <w:r>
        <w:t xml:space="preserve">The </w:t>
      </w:r>
      <w:r w:rsidR="006146C0">
        <w:t>M</w:t>
      </w:r>
      <w:r>
        <w:t>TD</w:t>
      </w:r>
      <w:r w:rsidR="006146C0">
        <w:t>I</w:t>
      </w:r>
      <w:r>
        <w:t xml:space="preserve"> </w:t>
      </w:r>
      <w:r w:rsidR="008B2D18">
        <w:t xml:space="preserve">also </w:t>
      </w:r>
      <w:r>
        <w:t>inter-relates with</w:t>
      </w:r>
      <w:r w:rsidR="003A51F6">
        <w:t>:</w:t>
      </w:r>
    </w:p>
    <w:p w14:paraId="0BB388F7" w14:textId="77777777" w:rsidR="003A51F6" w:rsidRDefault="00B733D4" w:rsidP="003A51F6">
      <w:pPr>
        <w:pStyle w:val="SOWSubL1-ASDEFCON"/>
      </w:pPr>
      <w:r>
        <w:t>the Technical Data and Software Rights (TDSR) Schedule</w:t>
      </w:r>
      <w:r w:rsidR="003A51F6">
        <w:t>; and</w:t>
      </w:r>
    </w:p>
    <w:p w14:paraId="670809C1" w14:textId="4874C414" w:rsidR="00B733D4" w:rsidRDefault="003A51F6" w:rsidP="003A51F6">
      <w:pPr>
        <w:pStyle w:val="SOWSubL1-ASDEFCON"/>
      </w:pPr>
      <w:r>
        <w:t xml:space="preserve">the systems </w:t>
      </w:r>
      <w:r w:rsidR="0059331F">
        <w:t xml:space="preserve">used </w:t>
      </w:r>
      <w:r w:rsidR="00974011">
        <w:t xml:space="preserve">under the Contract </w:t>
      </w:r>
      <w:r>
        <w:t>for the management of Technical Data, including the Data Management System (DMS), Engineering Information System (EIS), Logistic Support Analysis Record (LSAR)</w:t>
      </w:r>
      <w:r w:rsidR="00436ACE">
        <w:t>,</w:t>
      </w:r>
      <w:r>
        <w:t xml:space="preserve"> and Configuration Status Account</w:t>
      </w:r>
      <w:r w:rsidR="00C8765F">
        <w:t>ing</w:t>
      </w:r>
      <w:r>
        <w:t xml:space="preserve"> (CSA)</w:t>
      </w:r>
      <w:r w:rsidR="00C8765F">
        <w:t xml:space="preserve"> system</w:t>
      </w:r>
      <w:r w:rsidR="00B733D4">
        <w:t>.</w:t>
      </w:r>
    </w:p>
    <w:p w14:paraId="3A6B1225" w14:textId="3AA7037C" w:rsidR="002946A9" w:rsidRDefault="00153E5A" w:rsidP="00E1381E">
      <w:pPr>
        <w:pStyle w:val="SOWHL1-ASDEFCON"/>
      </w:pPr>
      <w:bookmarkStart w:id="6" w:name="_Toc515805641"/>
      <w:r w:rsidRPr="00243D5D">
        <w:rPr>
          <w:caps w:val="0"/>
        </w:rPr>
        <w:t>APPLICABLE DOCUMENTS</w:t>
      </w:r>
    </w:p>
    <w:p w14:paraId="38A3F7E6" w14:textId="77777777" w:rsidR="00243D5D" w:rsidRPr="00243D5D" w:rsidRDefault="00243D5D" w:rsidP="00E1381E">
      <w:pPr>
        <w:pStyle w:val="SOWTL2-ASDEFCON"/>
      </w:pPr>
      <w:r>
        <w:t>The following documents form a part of this DID to the extent specified herein:</w:t>
      </w:r>
    </w:p>
    <w:tbl>
      <w:tblPr>
        <w:tblW w:w="8074" w:type="dxa"/>
        <w:tblInd w:w="1134" w:type="dxa"/>
        <w:tblLayout w:type="fixed"/>
        <w:tblLook w:val="0000" w:firstRow="0" w:lastRow="0" w:firstColumn="0" w:lastColumn="0" w:noHBand="0" w:noVBand="0"/>
      </w:tblPr>
      <w:tblGrid>
        <w:gridCol w:w="2127"/>
        <w:gridCol w:w="5947"/>
      </w:tblGrid>
      <w:tr w:rsidR="003306F7" w14:paraId="544C61D1" w14:textId="77777777" w:rsidTr="0059331F">
        <w:tc>
          <w:tcPr>
            <w:tcW w:w="2127" w:type="dxa"/>
          </w:tcPr>
          <w:p w14:paraId="0FDC0F28" w14:textId="377B03DF" w:rsidR="003306F7" w:rsidRPr="003575AA" w:rsidRDefault="003306F7" w:rsidP="003306F7">
            <w:pPr>
              <w:pStyle w:val="Table10ptText-ASDEFCON"/>
            </w:pPr>
            <w:r>
              <w:rPr>
                <w:color w:val="000000" w:themeColor="text1"/>
              </w:rPr>
              <w:t>DEF(AUST)IPS-5630</w:t>
            </w:r>
          </w:p>
        </w:tc>
        <w:tc>
          <w:tcPr>
            <w:tcW w:w="5947" w:type="dxa"/>
          </w:tcPr>
          <w:p w14:paraId="083E2CE1" w14:textId="770739D1" w:rsidR="003306F7" w:rsidRPr="00BD0175" w:rsidRDefault="00500B49" w:rsidP="003306F7">
            <w:pPr>
              <w:pStyle w:val="Table10ptText-ASDEFCON"/>
              <w:rPr>
                <w:i/>
              </w:rPr>
            </w:pPr>
            <w:r w:rsidRPr="00BD0175">
              <w:rPr>
                <w:i/>
              </w:rPr>
              <w:t xml:space="preserve">Developing </w:t>
            </w:r>
            <w:r w:rsidR="00E80914">
              <w:rPr>
                <w:i/>
              </w:rPr>
              <w:t>Defence Technical Publications:</w:t>
            </w:r>
            <w:r w:rsidR="00E80914" w:rsidRPr="00BD0175" w:rsidDel="00E80914">
              <w:rPr>
                <w:i/>
              </w:rPr>
              <w:t xml:space="preserve"> </w:t>
            </w:r>
            <w:r w:rsidRPr="00BD0175">
              <w:rPr>
                <w:i/>
              </w:rPr>
              <w:t xml:space="preserve">Interactive Electronic Technical Publications </w:t>
            </w:r>
            <w:r w:rsidR="00E80914">
              <w:rPr>
                <w:i/>
              </w:rPr>
              <w:t>and Page Oriented Publications</w:t>
            </w:r>
          </w:p>
        </w:tc>
      </w:tr>
      <w:tr w:rsidR="00143F04" w14:paraId="60FA380A" w14:textId="77777777" w:rsidTr="0059331F">
        <w:tc>
          <w:tcPr>
            <w:tcW w:w="2127" w:type="dxa"/>
          </w:tcPr>
          <w:p w14:paraId="1AB15FEB" w14:textId="77777777" w:rsidR="00143F04" w:rsidRPr="003575AA" w:rsidRDefault="003A5558" w:rsidP="00E1381E">
            <w:pPr>
              <w:pStyle w:val="Table10ptText-ASDEFCON"/>
            </w:pPr>
            <w:r>
              <w:t>DI-IPSC-81431A</w:t>
            </w:r>
          </w:p>
        </w:tc>
        <w:tc>
          <w:tcPr>
            <w:tcW w:w="5947" w:type="dxa"/>
          </w:tcPr>
          <w:p w14:paraId="21B968E7" w14:textId="77777777" w:rsidR="00143F04" w:rsidRPr="00064EC8" w:rsidRDefault="003A5558" w:rsidP="00E1381E">
            <w:pPr>
              <w:pStyle w:val="Table10ptText-ASDEFCON"/>
            </w:pPr>
            <w:r w:rsidRPr="003306F7">
              <w:rPr>
                <w:i/>
              </w:rPr>
              <w:t>System/Subsystem Specification</w:t>
            </w:r>
            <w:r w:rsidRPr="00064EC8">
              <w:t xml:space="preserve"> (SSS)</w:t>
            </w:r>
          </w:p>
        </w:tc>
      </w:tr>
      <w:tr w:rsidR="00143F04" w14:paraId="0E11C5A8" w14:textId="77777777" w:rsidTr="0059331F">
        <w:tc>
          <w:tcPr>
            <w:tcW w:w="2127" w:type="dxa"/>
          </w:tcPr>
          <w:p w14:paraId="7A44B477" w14:textId="77777777" w:rsidR="00143F04" w:rsidRPr="003575AA" w:rsidRDefault="003A5558" w:rsidP="00E1381E">
            <w:pPr>
              <w:pStyle w:val="Table10ptText-ASDEFCON"/>
            </w:pPr>
            <w:r>
              <w:t>DI-IPSC-81432A</w:t>
            </w:r>
          </w:p>
        </w:tc>
        <w:tc>
          <w:tcPr>
            <w:tcW w:w="5947" w:type="dxa"/>
          </w:tcPr>
          <w:p w14:paraId="38CC3B75" w14:textId="77777777" w:rsidR="00143F04" w:rsidRPr="00064EC8" w:rsidRDefault="003A5558" w:rsidP="00E1381E">
            <w:pPr>
              <w:pStyle w:val="Table10ptText-ASDEFCON"/>
            </w:pPr>
            <w:r w:rsidRPr="003306F7">
              <w:rPr>
                <w:i/>
              </w:rPr>
              <w:t>System/Subsystem Design Description</w:t>
            </w:r>
            <w:r w:rsidRPr="00064EC8">
              <w:t xml:space="preserve"> (SSDD)</w:t>
            </w:r>
          </w:p>
        </w:tc>
      </w:tr>
      <w:tr w:rsidR="00143F04" w14:paraId="311A32B0" w14:textId="77777777" w:rsidTr="0059331F">
        <w:tc>
          <w:tcPr>
            <w:tcW w:w="2127" w:type="dxa"/>
          </w:tcPr>
          <w:p w14:paraId="5AD882D0" w14:textId="77777777" w:rsidR="00143F04" w:rsidRPr="003575AA" w:rsidRDefault="003A5558" w:rsidP="00E1381E">
            <w:pPr>
              <w:pStyle w:val="Table10ptText-ASDEFCON"/>
            </w:pPr>
            <w:r>
              <w:t>DI-IPSC-81433A</w:t>
            </w:r>
          </w:p>
        </w:tc>
        <w:tc>
          <w:tcPr>
            <w:tcW w:w="5947" w:type="dxa"/>
          </w:tcPr>
          <w:p w14:paraId="3F1F5C06" w14:textId="77777777" w:rsidR="00143F04" w:rsidRPr="00064EC8" w:rsidRDefault="003A5558" w:rsidP="00E1381E">
            <w:pPr>
              <w:pStyle w:val="Table10ptText-ASDEFCON"/>
            </w:pPr>
            <w:r w:rsidRPr="003306F7">
              <w:rPr>
                <w:i/>
              </w:rPr>
              <w:t>Software Requirements Specification</w:t>
            </w:r>
            <w:r w:rsidRPr="00064EC8">
              <w:t xml:space="preserve"> (SRS)</w:t>
            </w:r>
          </w:p>
        </w:tc>
      </w:tr>
      <w:tr w:rsidR="00143F04" w14:paraId="67BAE1BE" w14:textId="77777777" w:rsidTr="0059331F">
        <w:tc>
          <w:tcPr>
            <w:tcW w:w="2127" w:type="dxa"/>
          </w:tcPr>
          <w:p w14:paraId="551761FA" w14:textId="77777777" w:rsidR="00143F04" w:rsidRPr="003575AA" w:rsidRDefault="003A5558" w:rsidP="00E1381E">
            <w:pPr>
              <w:pStyle w:val="Table10ptText-ASDEFCON"/>
            </w:pPr>
            <w:r>
              <w:t>DI-IPSC-81434A</w:t>
            </w:r>
          </w:p>
        </w:tc>
        <w:tc>
          <w:tcPr>
            <w:tcW w:w="5947" w:type="dxa"/>
          </w:tcPr>
          <w:p w14:paraId="7D169E11" w14:textId="77777777" w:rsidR="00143F04" w:rsidRPr="00064EC8" w:rsidRDefault="003A5558" w:rsidP="00E1381E">
            <w:pPr>
              <w:pStyle w:val="Table10ptText-ASDEFCON"/>
            </w:pPr>
            <w:r w:rsidRPr="003306F7">
              <w:rPr>
                <w:i/>
              </w:rPr>
              <w:t>Interface Requirements Specification</w:t>
            </w:r>
            <w:r w:rsidRPr="00064EC8">
              <w:t xml:space="preserve"> (IRS)</w:t>
            </w:r>
          </w:p>
        </w:tc>
      </w:tr>
      <w:tr w:rsidR="00143F04" w14:paraId="4E3B9C5F" w14:textId="77777777" w:rsidTr="0059331F">
        <w:tc>
          <w:tcPr>
            <w:tcW w:w="2127" w:type="dxa"/>
          </w:tcPr>
          <w:p w14:paraId="077321B3" w14:textId="77777777" w:rsidR="00143F04" w:rsidRPr="003575AA" w:rsidRDefault="003A5558" w:rsidP="00E1381E">
            <w:pPr>
              <w:pStyle w:val="Table10ptText-ASDEFCON"/>
            </w:pPr>
            <w:r>
              <w:t>DI-IPSC-81435A</w:t>
            </w:r>
          </w:p>
        </w:tc>
        <w:tc>
          <w:tcPr>
            <w:tcW w:w="5947" w:type="dxa"/>
          </w:tcPr>
          <w:p w14:paraId="66E0842D" w14:textId="77777777" w:rsidR="00143F04" w:rsidRPr="00064EC8" w:rsidRDefault="003A5558" w:rsidP="00E1381E">
            <w:pPr>
              <w:pStyle w:val="Table10ptText-ASDEFCON"/>
            </w:pPr>
            <w:r w:rsidRPr="003306F7">
              <w:rPr>
                <w:i/>
              </w:rPr>
              <w:t>Software Design Description</w:t>
            </w:r>
            <w:r w:rsidRPr="00064EC8">
              <w:t xml:space="preserve"> (SDD)</w:t>
            </w:r>
          </w:p>
        </w:tc>
      </w:tr>
      <w:tr w:rsidR="00143F04" w14:paraId="76D02455" w14:textId="77777777" w:rsidTr="0059331F">
        <w:tc>
          <w:tcPr>
            <w:tcW w:w="2127" w:type="dxa"/>
          </w:tcPr>
          <w:p w14:paraId="5FEAC32C" w14:textId="77777777" w:rsidR="00143F04" w:rsidRPr="003575AA" w:rsidRDefault="003A5558" w:rsidP="00E1381E">
            <w:pPr>
              <w:pStyle w:val="Table10ptText-ASDEFCON"/>
            </w:pPr>
            <w:r>
              <w:t>DI-IPSC-81436A</w:t>
            </w:r>
          </w:p>
        </w:tc>
        <w:tc>
          <w:tcPr>
            <w:tcW w:w="5947" w:type="dxa"/>
          </w:tcPr>
          <w:p w14:paraId="4C4E66F2" w14:textId="77777777" w:rsidR="00143F04" w:rsidRPr="00064EC8" w:rsidRDefault="003A5558" w:rsidP="00E1381E">
            <w:pPr>
              <w:pStyle w:val="Table10ptText-ASDEFCON"/>
            </w:pPr>
            <w:r w:rsidRPr="003306F7">
              <w:rPr>
                <w:i/>
              </w:rPr>
              <w:t>Interface Design Description</w:t>
            </w:r>
            <w:r w:rsidRPr="00064EC8">
              <w:t xml:space="preserve"> (IDD)</w:t>
            </w:r>
          </w:p>
        </w:tc>
      </w:tr>
      <w:tr w:rsidR="00143F04" w14:paraId="1FFFBA2B" w14:textId="77777777" w:rsidTr="0059331F">
        <w:tc>
          <w:tcPr>
            <w:tcW w:w="2127" w:type="dxa"/>
          </w:tcPr>
          <w:p w14:paraId="2A0EC997" w14:textId="77777777" w:rsidR="00143F04" w:rsidRPr="003575AA" w:rsidRDefault="003A5558" w:rsidP="00E1381E">
            <w:pPr>
              <w:pStyle w:val="Table10ptText-ASDEFCON"/>
            </w:pPr>
            <w:r>
              <w:t>DI-IPSC-81437A</w:t>
            </w:r>
          </w:p>
        </w:tc>
        <w:tc>
          <w:tcPr>
            <w:tcW w:w="5947" w:type="dxa"/>
          </w:tcPr>
          <w:p w14:paraId="14587150" w14:textId="77777777" w:rsidR="00143F04" w:rsidRPr="00064EC8" w:rsidRDefault="003A5558" w:rsidP="00E1381E">
            <w:pPr>
              <w:pStyle w:val="Table10ptText-ASDEFCON"/>
            </w:pPr>
            <w:r w:rsidRPr="003306F7">
              <w:rPr>
                <w:i/>
              </w:rPr>
              <w:t>Database Design Description</w:t>
            </w:r>
            <w:r w:rsidRPr="00064EC8">
              <w:t xml:space="preserve"> (DBDD)</w:t>
            </w:r>
          </w:p>
        </w:tc>
      </w:tr>
      <w:tr w:rsidR="00143F04" w14:paraId="5E93A62B" w14:textId="77777777" w:rsidTr="0059331F">
        <w:tc>
          <w:tcPr>
            <w:tcW w:w="2127" w:type="dxa"/>
          </w:tcPr>
          <w:p w14:paraId="3095CEA0" w14:textId="77777777" w:rsidR="00143F04" w:rsidRPr="003575AA" w:rsidRDefault="003A5558" w:rsidP="00E1381E">
            <w:pPr>
              <w:pStyle w:val="Table10ptText-ASDEFCON"/>
            </w:pPr>
            <w:r>
              <w:t>DI-IPSC-81438A</w:t>
            </w:r>
          </w:p>
        </w:tc>
        <w:tc>
          <w:tcPr>
            <w:tcW w:w="5947" w:type="dxa"/>
          </w:tcPr>
          <w:p w14:paraId="7E24A324" w14:textId="77777777" w:rsidR="00143F04" w:rsidRPr="00064EC8" w:rsidRDefault="003A5558" w:rsidP="00E1381E">
            <w:pPr>
              <w:pStyle w:val="Table10ptText-ASDEFCON"/>
            </w:pPr>
            <w:r w:rsidRPr="003306F7">
              <w:rPr>
                <w:i/>
              </w:rPr>
              <w:t>Software Test Plan</w:t>
            </w:r>
            <w:r w:rsidRPr="00064EC8">
              <w:t xml:space="preserve"> (STP)</w:t>
            </w:r>
          </w:p>
        </w:tc>
      </w:tr>
      <w:tr w:rsidR="003A5558" w14:paraId="521F4DA9" w14:textId="77777777" w:rsidTr="0059331F">
        <w:tc>
          <w:tcPr>
            <w:tcW w:w="2127" w:type="dxa"/>
          </w:tcPr>
          <w:p w14:paraId="615AB6D5" w14:textId="77777777" w:rsidR="003A5558" w:rsidRDefault="003A5558" w:rsidP="00E1381E">
            <w:pPr>
              <w:pStyle w:val="Table10ptText-ASDEFCON"/>
            </w:pPr>
            <w:r>
              <w:t>DI-IPSC-81439A</w:t>
            </w:r>
          </w:p>
        </w:tc>
        <w:tc>
          <w:tcPr>
            <w:tcW w:w="5947" w:type="dxa"/>
          </w:tcPr>
          <w:p w14:paraId="7024E2D7" w14:textId="77777777" w:rsidR="003A5558" w:rsidRPr="00064EC8" w:rsidRDefault="003A5558" w:rsidP="00E1381E">
            <w:pPr>
              <w:pStyle w:val="Table10ptText-ASDEFCON"/>
            </w:pPr>
            <w:r w:rsidRPr="003306F7">
              <w:rPr>
                <w:i/>
              </w:rPr>
              <w:t>Software Test Description</w:t>
            </w:r>
            <w:r w:rsidRPr="00064EC8">
              <w:t xml:space="preserve"> (STD)</w:t>
            </w:r>
          </w:p>
        </w:tc>
      </w:tr>
      <w:tr w:rsidR="003A5558" w14:paraId="15FF8C77" w14:textId="77777777" w:rsidTr="0059331F">
        <w:tc>
          <w:tcPr>
            <w:tcW w:w="2127" w:type="dxa"/>
          </w:tcPr>
          <w:p w14:paraId="15F33A78" w14:textId="77777777" w:rsidR="003A5558" w:rsidRDefault="003A5558" w:rsidP="00E1381E">
            <w:pPr>
              <w:pStyle w:val="Table10ptText-ASDEFCON"/>
            </w:pPr>
            <w:r>
              <w:t>DI-IPSC-81440A</w:t>
            </w:r>
          </w:p>
        </w:tc>
        <w:tc>
          <w:tcPr>
            <w:tcW w:w="5947" w:type="dxa"/>
          </w:tcPr>
          <w:p w14:paraId="2F16BA8D" w14:textId="77777777" w:rsidR="003A5558" w:rsidRPr="00064EC8" w:rsidRDefault="003A5558" w:rsidP="00E1381E">
            <w:pPr>
              <w:pStyle w:val="Table10ptText-ASDEFCON"/>
            </w:pPr>
            <w:r w:rsidRPr="003306F7">
              <w:rPr>
                <w:i/>
              </w:rPr>
              <w:t>Software Test Report</w:t>
            </w:r>
            <w:r w:rsidRPr="00064EC8">
              <w:t xml:space="preserve"> (STR)</w:t>
            </w:r>
          </w:p>
        </w:tc>
      </w:tr>
      <w:tr w:rsidR="003A5558" w14:paraId="542CFB4A" w14:textId="77777777" w:rsidTr="0059331F">
        <w:tc>
          <w:tcPr>
            <w:tcW w:w="2127" w:type="dxa"/>
          </w:tcPr>
          <w:p w14:paraId="07BC7186" w14:textId="77777777" w:rsidR="003A5558" w:rsidRDefault="003A5558" w:rsidP="00E1381E">
            <w:pPr>
              <w:pStyle w:val="Table10ptText-ASDEFCON"/>
            </w:pPr>
            <w:r>
              <w:t>DI-IPSC-81441A</w:t>
            </w:r>
          </w:p>
        </w:tc>
        <w:tc>
          <w:tcPr>
            <w:tcW w:w="5947" w:type="dxa"/>
          </w:tcPr>
          <w:p w14:paraId="635BCF4F" w14:textId="77777777" w:rsidR="003A5558" w:rsidRPr="00064EC8" w:rsidRDefault="003A5558" w:rsidP="00E1381E">
            <w:pPr>
              <w:pStyle w:val="Table10ptText-ASDEFCON"/>
            </w:pPr>
            <w:r w:rsidRPr="003306F7">
              <w:rPr>
                <w:i/>
              </w:rPr>
              <w:t>Software Product Specification</w:t>
            </w:r>
            <w:r w:rsidRPr="00064EC8">
              <w:t xml:space="preserve"> (SPS)</w:t>
            </w:r>
          </w:p>
        </w:tc>
      </w:tr>
      <w:tr w:rsidR="003A5558" w14:paraId="250ECD93" w14:textId="77777777" w:rsidTr="0059331F">
        <w:tc>
          <w:tcPr>
            <w:tcW w:w="2127" w:type="dxa"/>
          </w:tcPr>
          <w:p w14:paraId="5CB12DCF" w14:textId="77777777" w:rsidR="003A5558" w:rsidRDefault="003A5558" w:rsidP="00E1381E">
            <w:pPr>
              <w:pStyle w:val="Table10ptText-ASDEFCON"/>
            </w:pPr>
            <w:r>
              <w:t>DI-IPSC-81442A</w:t>
            </w:r>
          </w:p>
        </w:tc>
        <w:tc>
          <w:tcPr>
            <w:tcW w:w="5947" w:type="dxa"/>
          </w:tcPr>
          <w:p w14:paraId="14373592" w14:textId="77777777" w:rsidR="003A5558" w:rsidRPr="00064EC8" w:rsidRDefault="003A5558" w:rsidP="00E1381E">
            <w:pPr>
              <w:pStyle w:val="Table10ptText-ASDEFCON"/>
            </w:pPr>
            <w:r w:rsidRPr="003306F7">
              <w:rPr>
                <w:i/>
              </w:rPr>
              <w:t>Software Version Description</w:t>
            </w:r>
            <w:r w:rsidRPr="00064EC8">
              <w:t xml:space="preserve"> (SVD)</w:t>
            </w:r>
          </w:p>
        </w:tc>
      </w:tr>
      <w:tr w:rsidR="003A5558" w14:paraId="747951AF" w14:textId="77777777" w:rsidTr="0059331F">
        <w:tc>
          <w:tcPr>
            <w:tcW w:w="2127" w:type="dxa"/>
          </w:tcPr>
          <w:p w14:paraId="43F14855" w14:textId="77777777" w:rsidR="003A5558" w:rsidRDefault="003A5558" w:rsidP="00E1381E">
            <w:pPr>
              <w:pStyle w:val="Table10ptText-ASDEFCON"/>
            </w:pPr>
            <w:r w:rsidRPr="00EB5CC6">
              <w:t>DI-SESS-8163</w:t>
            </w:r>
            <w:r>
              <w:t>2</w:t>
            </w:r>
          </w:p>
        </w:tc>
        <w:tc>
          <w:tcPr>
            <w:tcW w:w="5947" w:type="dxa"/>
          </w:tcPr>
          <w:p w14:paraId="1A70CD1B" w14:textId="77777777" w:rsidR="003A5558" w:rsidRPr="003306F7" w:rsidRDefault="003A5558" w:rsidP="00E1381E">
            <w:pPr>
              <w:pStyle w:val="Table10ptText-ASDEFCON"/>
              <w:rPr>
                <w:i/>
              </w:rPr>
            </w:pPr>
            <w:r w:rsidRPr="003306F7">
              <w:rPr>
                <w:i/>
              </w:rPr>
              <w:t>Interface Specification</w:t>
            </w:r>
          </w:p>
        </w:tc>
      </w:tr>
      <w:tr w:rsidR="003A5558" w14:paraId="7EC071B5" w14:textId="77777777" w:rsidTr="0059331F">
        <w:tc>
          <w:tcPr>
            <w:tcW w:w="2127" w:type="dxa"/>
          </w:tcPr>
          <w:p w14:paraId="6D3F8E59" w14:textId="77777777" w:rsidR="003A5558" w:rsidRPr="00EB5CC6" w:rsidRDefault="003A5558" w:rsidP="00E1381E">
            <w:pPr>
              <w:pStyle w:val="Table10ptText-ASDEFCON"/>
            </w:pPr>
            <w:r>
              <w:t>MIL-STD-490A</w:t>
            </w:r>
          </w:p>
        </w:tc>
        <w:tc>
          <w:tcPr>
            <w:tcW w:w="5947" w:type="dxa"/>
          </w:tcPr>
          <w:p w14:paraId="3A44DC33" w14:textId="77777777" w:rsidR="003A5558" w:rsidRPr="003306F7" w:rsidRDefault="003A5558" w:rsidP="00E1381E">
            <w:pPr>
              <w:pStyle w:val="Table10ptText-ASDEFCON"/>
              <w:rPr>
                <w:i/>
              </w:rPr>
            </w:pPr>
            <w:r w:rsidRPr="003306F7">
              <w:rPr>
                <w:i/>
              </w:rPr>
              <w:t>Specification Practices</w:t>
            </w:r>
          </w:p>
        </w:tc>
      </w:tr>
      <w:tr w:rsidR="003A5558" w14:paraId="79B9734E" w14:textId="77777777" w:rsidTr="0059331F">
        <w:tc>
          <w:tcPr>
            <w:tcW w:w="2127" w:type="dxa"/>
          </w:tcPr>
          <w:p w14:paraId="37D71D26" w14:textId="77777777" w:rsidR="003A5558" w:rsidRDefault="003A5558" w:rsidP="00E1381E">
            <w:pPr>
              <w:pStyle w:val="Table10ptText-ASDEFCON"/>
            </w:pPr>
            <w:r>
              <w:t>MIL-STD-961E</w:t>
            </w:r>
          </w:p>
        </w:tc>
        <w:tc>
          <w:tcPr>
            <w:tcW w:w="5947" w:type="dxa"/>
          </w:tcPr>
          <w:p w14:paraId="5285FFF6" w14:textId="77777777" w:rsidR="003A5558" w:rsidRPr="003306F7" w:rsidRDefault="003A5558" w:rsidP="00E1381E">
            <w:pPr>
              <w:pStyle w:val="Table10ptText-ASDEFCON"/>
              <w:rPr>
                <w:i/>
              </w:rPr>
            </w:pPr>
            <w:r w:rsidRPr="003306F7">
              <w:rPr>
                <w:i/>
              </w:rPr>
              <w:t>Defense and Program-Unique Specifications Format and Content</w:t>
            </w:r>
          </w:p>
        </w:tc>
      </w:tr>
      <w:tr w:rsidR="00C80B9C" w14:paraId="2BD43A6F" w14:textId="77777777" w:rsidTr="0059331F">
        <w:tc>
          <w:tcPr>
            <w:tcW w:w="2127" w:type="dxa"/>
          </w:tcPr>
          <w:p w14:paraId="5A89699A" w14:textId="77777777" w:rsidR="00C80B9C" w:rsidRDefault="00C80B9C" w:rsidP="00E1381E">
            <w:pPr>
              <w:pStyle w:val="Table10ptText-ASDEFCON"/>
            </w:pPr>
            <w:r>
              <w:t>S1000D™</w:t>
            </w:r>
          </w:p>
        </w:tc>
        <w:tc>
          <w:tcPr>
            <w:tcW w:w="5947" w:type="dxa"/>
          </w:tcPr>
          <w:p w14:paraId="64A512EF" w14:textId="42930EAE" w:rsidR="00C80B9C" w:rsidRPr="00A2021F" w:rsidRDefault="00C80B9C" w:rsidP="005F1D64">
            <w:pPr>
              <w:pStyle w:val="Table10ptText-ASDEFCON"/>
            </w:pPr>
            <w:r w:rsidRPr="00BD0175">
              <w:rPr>
                <w:i/>
              </w:rPr>
              <w:t xml:space="preserve">International </w:t>
            </w:r>
            <w:r w:rsidR="0059331F" w:rsidRPr="00BD0175">
              <w:rPr>
                <w:i/>
              </w:rPr>
              <w:t xml:space="preserve">Specification </w:t>
            </w:r>
            <w:r w:rsidRPr="00BD0175">
              <w:rPr>
                <w:i/>
              </w:rPr>
              <w:t xml:space="preserve">for </w:t>
            </w:r>
            <w:r w:rsidR="0059331F" w:rsidRPr="00BD0175">
              <w:rPr>
                <w:i/>
              </w:rPr>
              <w:t xml:space="preserve">Technical Publications </w:t>
            </w:r>
            <w:r w:rsidRPr="00BD0175">
              <w:rPr>
                <w:i/>
              </w:rPr>
              <w:t xml:space="preserve">using a </w:t>
            </w:r>
            <w:r w:rsidR="0059331F" w:rsidRPr="00BD0175">
              <w:rPr>
                <w:i/>
              </w:rPr>
              <w:t>Common Source Database</w:t>
            </w:r>
            <w:r w:rsidR="0059331F">
              <w:t>,</w:t>
            </w:r>
            <w:r w:rsidR="0092381A">
              <w:t xml:space="preserve"> </w:t>
            </w:r>
            <w:r w:rsidR="005F1D64">
              <w:t xml:space="preserve">Issue </w:t>
            </w:r>
            <w:r w:rsidR="0092381A">
              <w:t>5</w:t>
            </w:r>
            <w:r w:rsidR="005F1D64">
              <w:t>.0</w:t>
            </w:r>
          </w:p>
        </w:tc>
      </w:tr>
    </w:tbl>
    <w:p w14:paraId="07D2857A" w14:textId="3ADFA0FB" w:rsidR="002946A9" w:rsidRPr="00243D5D" w:rsidRDefault="00153E5A" w:rsidP="00E1381E">
      <w:pPr>
        <w:pStyle w:val="SOWHL1-ASDEFCON"/>
      </w:pPr>
      <w:r w:rsidRPr="00243D5D">
        <w:rPr>
          <w:caps w:val="0"/>
        </w:rPr>
        <w:t>PREPARATION INSTRUCTIONS</w:t>
      </w:r>
      <w:bookmarkEnd w:id="6"/>
    </w:p>
    <w:p w14:paraId="325741EF" w14:textId="77777777" w:rsidR="002946A9" w:rsidRDefault="002946A9" w:rsidP="00E1381E">
      <w:pPr>
        <w:pStyle w:val="SOWHL2-ASDEFCON"/>
      </w:pPr>
      <w:bookmarkStart w:id="7" w:name="_Toc515805642"/>
      <w:r w:rsidRPr="002946A9">
        <w:t>Generic</w:t>
      </w:r>
      <w:r>
        <w:t xml:space="preserve"> Format and Content</w:t>
      </w:r>
      <w:bookmarkEnd w:id="7"/>
    </w:p>
    <w:p w14:paraId="58893288" w14:textId="77777777" w:rsidR="002946A9" w:rsidRDefault="002946A9" w:rsidP="00E1381E">
      <w:pPr>
        <w:pStyle w:val="SOWTL3-ASDEFCON"/>
      </w:pPr>
      <w:r>
        <w:t xml:space="preserve">The data item shall comply with the general format, content and preparation instructions contained in the CDRL clause </w:t>
      </w:r>
      <w:r w:rsidR="00623FD6">
        <w:t xml:space="preserve">entitled </w:t>
      </w:r>
      <w:r w:rsidR="0065347C">
        <w:t>‘</w:t>
      </w:r>
      <w:r w:rsidR="00623FD6">
        <w:t>General Requirements f</w:t>
      </w:r>
      <w:r>
        <w:t>or Data Items</w:t>
      </w:r>
      <w:r w:rsidR="0065347C">
        <w:t>’</w:t>
      </w:r>
      <w:r>
        <w:t>.</w:t>
      </w:r>
    </w:p>
    <w:p w14:paraId="6A4BAE50" w14:textId="47B47185" w:rsidR="001343C4" w:rsidRDefault="002946A9" w:rsidP="00E1381E">
      <w:pPr>
        <w:pStyle w:val="SOWTL3-ASDEFCON"/>
      </w:pPr>
      <w:bookmarkStart w:id="8" w:name="_Ref469312604"/>
      <w:bookmarkStart w:id="9" w:name="_Ref481661368"/>
      <w:r>
        <w:t xml:space="preserve">The </w:t>
      </w:r>
      <w:r w:rsidR="0058251C">
        <w:t>MTDI</w:t>
      </w:r>
      <w:r>
        <w:t xml:space="preserve"> shall be provided in </w:t>
      </w:r>
      <w:r w:rsidR="001905B2">
        <w:t xml:space="preserve">soft copy as </w:t>
      </w:r>
      <w:r w:rsidR="00D81F62">
        <w:t xml:space="preserve">a </w:t>
      </w:r>
      <w:r w:rsidR="001905B2">
        <w:t>structure</w:t>
      </w:r>
      <w:r w:rsidR="00F30E72">
        <w:t>d</w:t>
      </w:r>
      <w:r w:rsidR="001905B2">
        <w:t xml:space="preserve"> data </w:t>
      </w:r>
      <w:r w:rsidR="00D81F62">
        <w:t xml:space="preserve">file </w:t>
      </w:r>
      <w:r w:rsidR="001905B2">
        <w:t xml:space="preserve">(eg, one or more </w:t>
      </w:r>
      <w:r>
        <w:t>database</w:t>
      </w:r>
      <w:r w:rsidR="001905B2">
        <w:t>s,</w:t>
      </w:r>
      <w:r>
        <w:t xml:space="preserve"> spreadsheet</w:t>
      </w:r>
      <w:r w:rsidR="001905B2">
        <w:t xml:space="preserve">s or other structured data </w:t>
      </w:r>
      <w:r w:rsidR="00D81F62">
        <w:t>format</w:t>
      </w:r>
      <w:r w:rsidR="001905B2">
        <w:t xml:space="preserve">) that </w:t>
      </w:r>
      <w:r w:rsidR="00D81F62">
        <w:t>enables</w:t>
      </w:r>
      <w:r w:rsidR="001905B2">
        <w:t xml:space="preserve"> the </w:t>
      </w:r>
      <w:r w:rsidR="00F060EB">
        <w:t xml:space="preserve">MTDI </w:t>
      </w:r>
      <w:r w:rsidR="00D81F62">
        <w:t>content</w:t>
      </w:r>
      <w:r w:rsidR="001905B2">
        <w:t xml:space="preserve"> to</w:t>
      </w:r>
      <w:r w:rsidR="00651178">
        <w:t xml:space="preserve"> </w:t>
      </w:r>
      <w:r w:rsidR="00D81F62">
        <w:t xml:space="preserve">be </w:t>
      </w:r>
      <w:r w:rsidR="00651178">
        <w:t>access</w:t>
      </w:r>
      <w:r w:rsidR="00D81F62">
        <w:t>ed, queried</w:t>
      </w:r>
      <w:r w:rsidR="00651178">
        <w:t>, read,</w:t>
      </w:r>
      <w:r w:rsidR="001905B2">
        <w:t xml:space="preserve"> print</w:t>
      </w:r>
      <w:r w:rsidR="00D81F62">
        <w:t>ed</w:t>
      </w:r>
      <w:r w:rsidR="00CC7764">
        <w:t>,</w:t>
      </w:r>
      <w:r w:rsidR="001905B2">
        <w:t xml:space="preserve"> and </w:t>
      </w:r>
      <w:r w:rsidR="00D81F62">
        <w:t xml:space="preserve">used to </w:t>
      </w:r>
      <w:r w:rsidR="001905B2">
        <w:t>generate</w:t>
      </w:r>
      <w:r>
        <w:t xml:space="preserve"> soft copy tabulated text reports.</w:t>
      </w:r>
    </w:p>
    <w:p w14:paraId="23E912C2" w14:textId="582488D8" w:rsidR="001343C4" w:rsidRDefault="001905B2" w:rsidP="00E1381E">
      <w:pPr>
        <w:pStyle w:val="SOWTL3-ASDEFCON"/>
      </w:pPr>
      <w:bookmarkStart w:id="10" w:name="_Ref62572904"/>
      <w:r>
        <w:t>Whe</w:t>
      </w:r>
      <w:r w:rsidR="00FA503C">
        <w:t>n</w:t>
      </w:r>
      <w:r>
        <w:t xml:space="preserve"> </w:t>
      </w:r>
      <w:r w:rsidR="001343C4">
        <w:t xml:space="preserve">records from </w:t>
      </w:r>
      <w:r>
        <w:t xml:space="preserve">the </w:t>
      </w:r>
      <w:r w:rsidR="0058251C">
        <w:t xml:space="preserve">MTDI </w:t>
      </w:r>
      <w:r w:rsidR="001343C4">
        <w:t>are</w:t>
      </w:r>
      <w:r>
        <w:t xml:space="preserve"> </w:t>
      </w:r>
      <w:r w:rsidR="00AA1576">
        <w:t xml:space="preserve">to be </w:t>
      </w:r>
      <w:r>
        <w:t xml:space="preserve">provided </w:t>
      </w:r>
      <w:r w:rsidR="001343C4">
        <w:t xml:space="preserve">to meet the </w:t>
      </w:r>
      <w:r w:rsidR="001343C4" w:rsidRPr="0007474D">
        <w:rPr>
          <w:i/>
        </w:rPr>
        <w:t>specific requirements</w:t>
      </w:r>
      <w:r w:rsidR="001343C4">
        <w:t xml:space="preserve"> of an individual data item</w:t>
      </w:r>
      <w:r>
        <w:t xml:space="preserve">, the </w:t>
      </w:r>
      <w:r w:rsidR="00524BE8">
        <w:t>C</w:t>
      </w:r>
      <w:r>
        <w:t>ommonwealth’s expectation is that</w:t>
      </w:r>
      <w:r w:rsidR="00BA0CC9">
        <w:t xml:space="preserve"> either</w:t>
      </w:r>
      <w:r w:rsidR="001343C4">
        <w:t>:</w:t>
      </w:r>
      <w:bookmarkEnd w:id="10"/>
    </w:p>
    <w:p w14:paraId="7D69665D" w14:textId="24EF3650" w:rsidR="001343C4" w:rsidRDefault="001905B2" w:rsidP="00E1381E">
      <w:pPr>
        <w:pStyle w:val="SOWSubL1-ASDEFCON"/>
      </w:pPr>
      <w:r>
        <w:t>th</w:t>
      </w:r>
      <w:r w:rsidR="001343C4">
        <w:t>e</w:t>
      </w:r>
      <w:r>
        <w:t xml:space="preserve"> </w:t>
      </w:r>
      <w:r w:rsidR="00BA0CC9">
        <w:t xml:space="preserve">data item will be delivered, with the </w:t>
      </w:r>
      <w:r w:rsidR="00420C3F">
        <w:t xml:space="preserve">records </w:t>
      </w:r>
      <w:r w:rsidR="00BA0CC9">
        <w:t>being derived</w:t>
      </w:r>
      <w:r>
        <w:t xml:space="preserve"> </w:t>
      </w:r>
      <w:r w:rsidR="001343C4">
        <w:t xml:space="preserve">from </w:t>
      </w:r>
      <w:r>
        <w:t xml:space="preserve">a filtered set of </w:t>
      </w:r>
      <w:r w:rsidR="001343C4">
        <w:t xml:space="preserve">current </w:t>
      </w:r>
      <w:r>
        <w:t xml:space="preserve">data from the </w:t>
      </w:r>
      <w:r w:rsidR="001343C4">
        <w:t>MTDI</w:t>
      </w:r>
      <w:r w:rsidR="00561CC3">
        <w:t>;</w:t>
      </w:r>
      <w:r w:rsidR="001343C4">
        <w:t xml:space="preserve"> or</w:t>
      </w:r>
    </w:p>
    <w:p w14:paraId="22647AE7" w14:textId="048398B4" w:rsidR="002946A9" w:rsidRDefault="001343C4" w:rsidP="00E1381E">
      <w:pPr>
        <w:pStyle w:val="SOWSubL1-ASDEFCON"/>
      </w:pPr>
      <w:r>
        <w:t xml:space="preserve">the MTDI </w:t>
      </w:r>
      <w:r w:rsidR="00561CC3">
        <w:t xml:space="preserve">will be </w:t>
      </w:r>
      <w:r>
        <w:t>delivered</w:t>
      </w:r>
      <w:r w:rsidR="00561CC3">
        <w:t>,</w:t>
      </w:r>
      <w:r>
        <w:t xml:space="preserve"> and the records for the </w:t>
      </w:r>
      <w:r w:rsidR="00561CC3">
        <w:t>required</w:t>
      </w:r>
      <w:r>
        <w:t xml:space="preserve"> data item can be easily filtered from the other records within the MTDI</w:t>
      </w:r>
      <w:r w:rsidR="001905B2">
        <w:t>.</w:t>
      </w:r>
      <w:bookmarkEnd w:id="8"/>
      <w:bookmarkEnd w:id="9"/>
    </w:p>
    <w:p w14:paraId="03CBAE30" w14:textId="4184DDB5" w:rsidR="001905B2" w:rsidRDefault="001905B2" w:rsidP="00E1381E">
      <w:pPr>
        <w:pStyle w:val="SOWTL3-ASDEFCON"/>
      </w:pPr>
      <w:r>
        <w:t xml:space="preserve">Except where the soft copy </w:t>
      </w:r>
      <w:r w:rsidR="00D81F62">
        <w:t>data file</w:t>
      </w:r>
      <w:r>
        <w:t xml:space="preserve"> is </w:t>
      </w:r>
      <w:r w:rsidR="00D81F62">
        <w:t>compatible</w:t>
      </w:r>
      <w:r>
        <w:t xml:space="preserve"> with </w:t>
      </w:r>
      <w:r w:rsidR="00A539CD">
        <w:t xml:space="preserve">a </w:t>
      </w:r>
      <w:r>
        <w:t>standard Software application defined elsewhere in the Contract, or otherwise agreed in advance and in writing b</w:t>
      </w:r>
      <w:r w:rsidR="00623FD6">
        <w:t>y</w:t>
      </w:r>
      <w:r>
        <w:t xml:space="preserve"> the </w:t>
      </w:r>
      <w:r w:rsidR="00623FD6">
        <w:t>C</w:t>
      </w:r>
      <w:r>
        <w:t xml:space="preserve">ommonwealth Representative, the </w:t>
      </w:r>
      <w:r w:rsidR="0058251C">
        <w:t xml:space="preserve">MTDI </w:t>
      </w:r>
      <w:r>
        <w:t xml:space="preserve">shall be accompanied by any Software and Technical Data required to enable </w:t>
      </w:r>
      <w:r w:rsidR="00651178">
        <w:t>th</w:t>
      </w:r>
      <w:r w:rsidR="00EE53A5">
        <w:t>os</w:t>
      </w:r>
      <w:r w:rsidR="00651178">
        <w:t xml:space="preserve">e functions identified in clause </w:t>
      </w:r>
      <w:r w:rsidR="00651178">
        <w:fldChar w:fldCharType="begin"/>
      </w:r>
      <w:r w:rsidR="00651178">
        <w:instrText xml:space="preserve"> REF _Ref481661368 \r \h </w:instrText>
      </w:r>
      <w:r w:rsidR="00651178">
        <w:fldChar w:fldCharType="separate"/>
      </w:r>
      <w:r w:rsidR="00EE3F84">
        <w:t>6.1.2</w:t>
      </w:r>
      <w:r w:rsidR="00651178">
        <w:fldChar w:fldCharType="end"/>
      </w:r>
      <w:r>
        <w:t>.</w:t>
      </w:r>
    </w:p>
    <w:p w14:paraId="37E618BE" w14:textId="77777777" w:rsidR="00E93A03" w:rsidRDefault="00E93A03" w:rsidP="00E1381E">
      <w:pPr>
        <w:pStyle w:val="SOWTL3-ASDEFCON"/>
      </w:pPr>
      <w:bookmarkStart w:id="11" w:name="_Toc515805643"/>
      <w:r>
        <w:t xml:space="preserve">The </w:t>
      </w:r>
      <w:r w:rsidR="0058251C">
        <w:t xml:space="preserve">MTDI </w:t>
      </w:r>
      <w:r w:rsidR="00CC7764">
        <w:t>shall be updated</w:t>
      </w:r>
      <w:r>
        <w:t xml:space="preserve"> as the Contractor’s Materiel System solution matures</w:t>
      </w:r>
      <w:r w:rsidR="0071090F">
        <w:t>,</w:t>
      </w:r>
      <w:r>
        <w:t xml:space="preserve"> so as to keep track of the status of Technical Data </w:t>
      </w:r>
      <w:r w:rsidR="005E1361">
        <w:t xml:space="preserve">during </w:t>
      </w:r>
      <w:r>
        <w:t xml:space="preserve">the </w:t>
      </w:r>
      <w:r w:rsidR="005E1361">
        <w:t xml:space="preserve">period </w:t>
      </w:r>
      <w:r>
        <w:t>of the Contract.</w:t>
      </w:r>
    </w:p>
    <w:p w14:paraId="114FF86F" w14:textId="77777777" w:rsidR="002946A9" w:rsidRDefault="002946A9" w:rsidP="00E1381E">
      <w:pPr>
        <w:pStyle w:val="SOWHL2-ASDEFCON"/>
      </w:pPr>
      <w:r>
        <w:t>Specific Content</w:t>
      </w:r>
      <w:bookmarkEnd w:id="11"/>
    </w:p>
    <w:p w14:paraId="43FA71C5" w14:textId="77777777" w:rsidR="002946A9" w:rsidRDefault="002946A9" w:rsidP="00E1381E">
      <w:pPr>
        <w:pStyle w:val="SOWHL3-ASDEFCON"/>
      </w:pPr>
      <w:r>
        <w:t xml:space="preserve">General </w:t>
      </w:r>
    </w:p>
    <w:p w14:paraId="79EB7C49" w14:textId="22277E72" w:rsidR="001905B2" w:rsidRDefault="002946A9" w:rsidP="00E1381E">
      <w:pPr>
        <w:pStyle w:val="SOWTL4-ASDEFCON"/>
      </w:pPr>
      <w:bookmarkStart w:id="12" w:name="_Ref62570856"/>
      <w:r>
        <w:t xml:space="preserve">The </w:t>
      </w:r>
      <w:r w:rsidR="00E67848">
        <w:t xml:space="preserve">MTDI </w:t>
      </w:r>
      <w:r>
        <w:t xml:space="preserve">shall </w:t>
      </w:r>
      <w:r w:rsidR="006859C5">
        <w:t xml:space="preserve">identify </w:t>
      </w:r>
      <w:r>
        <w:t>all of the Technical Data</w:t>
      </w:r>
      <w:r w:rsidR="001905B2">
        <w:t>:</w:t>
      </w:r>
      <w:bookmarkEnd w:id="12"/>
    </w:p>
    <w:p w14:paraId="124CBE2D" w14:textId="7B4A9A69" w:rsidR="000D6019" w:rsidRDefault="00BB0B01" w:rsidP="0085450E">
      <w:pPr>
        <w:pStyle w:val="SOWSubL1-ASDEFCON"/>
      </w:pPr>
      <w:r>
        <w:t>delivered</w:t>
      </w:r>
      <w:r w:rsidR="00362F2C">
        <w:t>,</w:t>
      </w:r>
      <w:r>
        <w:t xml:space="preserve"> or required to be delivered</w:t>
      </w:r>
      <w:r w:rsidR="00362F2C">
        <w:t>,</w:t>
      </w:r>
      <w:r>
        <w:t xml:space="preserve"> to the </w:t>
      </w:r>
      <w:r w:rsidR="00A539CD">
        <w:t>C</w:t>
      </w:r>
      <w:r>
        <w:t xml:space="preserve">ommonwealth or an </w:t>
      </w:r>
      <w:r w:rsidR="00C54526">
        <w:t>Associated Party</w:t>
      </w:r>
      <w:r w:rsidR="00DA26F2">
        <w:t xml:space="preserve"> in </w:t>
      </w:r>
      <w:r w:rsidR="00043D74">
        <w:t>relation to</w:t>
      </w:r>
      <w:r>
        <w:t xml:space="preserve"> the Contract;</w:t>
      </w:r>
    </w:p>
    <w:p w14:paraId="1A9D2381" w14:textId="116107C9" w:rsidR="00BB0B01" w:rsidRDefault="00BB0B01" w:rsidP="00E1381E">
      <w:pPr>
        <w:pStyle w:val="SOWSubL1-ASDEFCON"/>
      </w:pPr>
      <w:r>
        <w:t xml:space="preserve">required to </w:t>
      </w:r>
      <w:r w:rsidR="00362F2C">
        <w:t>enable</w:t>
      </w:r>
      <w:r>
        <w:t xml:space="preserve"> the Commonwealth </w:t>
      </w:r>
      <w:r w:rsidR="008B2D18">
        <w:t xml:space="preserve">to undertake Contract governance, </w:t>
      </w:r>
      <w:r>
        <w:t xml:space="preserve">to meet its obligations </w:t>
      </w:r>
      <w:r w:rsidR="00893D2E">
        <w:t>and</w:t>
      </w:r>
      <w:r>
        <w:t xml:space="preserve"> exercise its rights under the Contract</w:t>
      </w:r>
      <w:r w:rsidR="00CC7764">
        <w:t>,</w:t>
      </w:r>
      <w:r>
        <w:t xml:space="preserve"> and to use </w:t>
      </w:r>
      <w:r w:rsidR="000D6019">
        <w:t xml:space="preserve">and support </w:t>
      </w:r>
      <w:r>
        <w:t>the Supplies as described in the Contract</w:t>
      </w:r>
      <w:r w:rsidR="00412D56">
        <w:t xml:space="preserve"> and Contract (Support)</w:t>
      </w:r>
      <w:r w:rsidR="00043D74">
        <w:t>;</w:t>
      </w:r>
    </w:p>
    <w:p w14:paraId="6E4E23F5" w14:textId="5B8FDE99" w:rsidR="0085450E" w:rsidRDefault="0085450E" w:rsidP="00E1381E">
      <w:pPr>
        <w:pStyle w:val="SOWSubL1-ASDEFCON"/>
      </w:pPr>
      <w:r>
        <w:t>required to enable the SSFBL to be met;</w:t>
      </w:r>
    </w:p>
    <w:p w14:paraId="1967C45D" w14:textId="219BE408" w:rsidR="00BB0B01" w:rsidRDefault="00043D74" w:rsidP="00E1381E">
      <w:pPr>
        <w:pStyle w:val="SOWSubL1-ASDEFCON"/>
      </w:pPr>
      <w:r>
        <w:t xml:space="preserve">required to inform </w:t>
      </w:r>
      <w:r w:rsidR="00BB0B01">
        <w:t xml:space="preserve">decision-making by the Commonwealth in relation to </w:t>
      </w:r>
      <w:r w:rsidR="003A6E6B">
        <w:t>the Contract</w:t>
      </w:r>
      <w:r w:rsidR="00BB101C">
        <w:t xml:space="preserve"> and</w:t>
      </w:r>
      <w:r w:rsidR="003A6E6B">
        <w:t xml:space="preserve"> the M</w:t>
      </w:r>
      <w:r w:rsidR="00BB101C">
        <w:t>ateriel</w:t>
      </w:r>
      <w:r w:rsidR="003A6E6B">
        <w:t xml:space="preserve"> System, including in relation to Capability, </w:t>
      </w:r>
      <w:r w:rsidR="00BB101C">
        <w:t xml:space="preserve">cost (including Life Cycle Cost), schedule, </w:t>
      </w:r>
      <w:r w:rsidR="00BB0B01">
        <w:t xml:space="preserve">operational and/or Maintenance considerations, </w:t>
      </w:r>
      <w:r w:rsidR="00C3346C">
        <w:t>D</w:t>
      </w:r>
      <w:r w:rsidR="00BB0B01">
        <w:t xml:space="preserve">efects, and Configuration Changes including </w:t>
      </w:r>
      <w:r w:rsidR="00A1772F">
        <w:t>Deviations</w:t>
      </w:r>
      <w:r w:rsidR="00BB0B01">
        <w:t>;</w:t>
      </w:r>
    </w:p>
    <w:p w14:paraId="7487D3C8" w14:textId="17212A9E" w:rsidR="00857124" w:rsidRDefault="00857124" w:rsidP="00E1381E">
      <w:pPr>
        <w:pStyle w:val="SOWSubL1-ASDEFCON"/>
      </w:pPr>
      <w:r>
        <w:t xml:space="preserve">related to the Software identified in the SWLIST, when a </w:t>
      </w:r>
      <w:r w:rsidR="00B85BED">
        <w:t xml:space="preserve">SWLIST </w:t>
      </w:r>
      <w:r>
        <w:t>is required under the Contract, including Software Design Data, Source Code, and Software test plans, procedures and reports;</w:t>
      </w:r>
    </w:p>
    <w:p w14:paraId="3CE4D59D" w14:textId="29CC6DFB" w:rsidR="00BB0B01" w:rsidRDefault="00D33ADA" w:rsidP="00E1381E">
      <w:pPr>
        <w:pStyle w:val="SOWSubL1-ASDEFCON"/>
      </w:pPr>
      <w:r>
        <w:t xml:space="preserve">required for </w:t>
      </w:r>
      <w:r w:rsidR="00BB0B01">
        <w:t xml:space="preserve">obtaining and maintaining product certification, including satisfying </w:t>
      </w:r>
      <w:r w:rsidR="00BB101C">
        <w:t xml:space="preserve">government and Defence </w:t>
      </w:r>
      <w:r w:rsidR="00BB0B01">
        <w:t>regulatory</w:t>
      </w:r>
      <w:r w:rsidR="00BB101C">
        <w:t> and assurance</w:t>
      </w:r>
      <w:r w:rsidR="00BB0B01">
        <w:t xml:space="preserve"> requirements;</w:t>
      </w:r>
      <w:r>
        <w:t xml:space="preserve"> and</w:t>
      </w:r>
    </w:p>
    <w:p w14:paraId="31E3B9DC" w14:textId="31E17C9E" w:rsidR="00BB0B01" w:rsidRDefault="00D33ADA" w:rsidP="00E1381E">
      <w:pPr>
        <w:pStyle w:val="SOWSubL1-ASDEFCON"/>
      </w:pPr>
      <w:r>
        <w:t xml:space="preserve">that is </w:t>
      </w:r>
      <w:r w:rsidRPr="00CF4B36">
        <w:t>used (or required to be used) by the Commonwealth in meeting its broader obligations (eg, in relation to financial accountability</w:t>
      </w:r>
      <w:r w:rsidR="00BB101C">
        <w:t>, security, safety and environmental protection</w:t>
      </w:r>
      <w:r w:rsidR="0065347C">
        <w:t>)</w:t>
      </w:r>
      <w:r>
        <w:t>.</w:t>
      </w:r>
    </w:p>
    <w:p w14:paraId="167BE373" w14:textId="4BFF6AF4" w:rsidR="00A16FD8" w:rsidRDefault="00E501D0" w:rsidP="00E1381E">
      <w:pPr>
        <w:pStyle w:val="SOWTL4-ASDEFCON"/>
      </w:pPr>
      <w:bookmarkStart w:id="13" w:name="_Ref473879564"/>
      <w:r>
        <w:t xml:space="preserve">When </w:t>
      </w:r>
      <w:r w:rsidR="00DB2F0D">
        <w:t>a data item</w:t>
      </w:r>
      <w:r w:rsidR="000D6019">
        <w:t xml:space="preserve"> for Technical Data</w:t>
      </w:r>
      <w:r w:rsidR="00744557">
        <w:t xml:space="preserve"> is </w:t>
      </w:r>
      <w:r w:rsidR="00DB2F0D">
        <w:t>required</w:t>
      </w:r>
      <w:r w:rsidR="00744557">
        <w:t xml:space="preserve"> </w:t>
      </w:r>
      <w:r w:rsidR="000D6019">
        <w:t xml:space="preserve">to be derived from the MTDI </w:t>
      </w:r>
      <w:r w:rsidR="00744557">
        <w:t>under the</w:t>
      </w:r>
      <w:r w:rsidR="00A16FD8">
        <w:t xml:space="preserve"> Contract</w:t>
      </w:r>
      <w:r w:rsidR="00E67848">
        <w:t>,</w:t>
      </w:r>
      <w:r w:rsidR="00795D63" w:rsidRPr="00795D63">
        <w:t xml:space="preserve"> </w:t>
      </w:r>
      <w:r w:rsidR="00795D63">
        <w:t xml:space="preserve">the data item shall </w:t>
      </w:r>
      <w:r w:rsidR="007E49B4">
        <w:t>meet</w:t>
      </w:r>
      <w:r w:rsidR="00913020">
        <w:t xml:space="preserve"> the </w:t>
      </w:r>
      <w:r w:rsidR="00EE1AF4" w:rsidRPr="00EE1AF4">
        <w:rPr>
          <w:i/>
        </w:rPr>
        <w:t xml:space="preserve">common </w:t>
      </w:r>
      <w:r w:rsidR="00913020" w:rsidRPr="00EE1AF4">
        <w:rPr>
          <w:i/>
        </w:rPr>
        <w:t>requirements</w:t>
      </w:r>
      <w:r w:rsidR="00913020">
        <w:t xml:space="preserve"> of</w:t>
      </w:r>
      <w:r w:rsidR="00795D63">
        <w:t xml:space="preserve"> clause </w:t>
      </w:r>
      <w:r w:rsidR="00795D63">
        <w:fldChar w:fldCharType="begin"/>
      </w:r>
      <w:r w:rsidR="00795D63">
        <w:instrText xml:space="preserve"> REF _Ref473105798 \r \h </w:instrText>
      </w:r>
      <w:r w:rsidR="00795D63">
        <w:fldChar w:fldCharType="separate"/>
      </w:r>
      <w:r w:rsidR="00EE3F84">
        <w:t>6.2.2</w:t>
      </w:r>
      <w:r w:rsidR="00795D63">
        <w:fldChar w:fldCharType="end"/>
      </w:r>
      <w:r w:rsidR="00795D63">
        <w:t xml:space="preserve"> and</w:t>
      </w:r>
      <w:r w:rsidR="006B5F38">
        <w:t xml:space="preserve"> the </w:t>
      </w:r>
      <w:r w:rsidR="006B5F38" w:rsidRPr="006B5F38">
        <w:rPr>
          <w:i/>
        </w:rPr>
        <w:t>specific requirement</w:t>
      </w:r>
      <w:r w:rsidR="006B5F38">
        <w:t xml:space="preserve"> </w:t>
      </w:r>
      <w:r w:rsidR="00913020">
        <w:t xml:space="preserve">being </w:t>
      </w:r>
      <w:r w:rsidR="000C5682">
        <w:t xml:space="preserve">requested, which </w:t>
      </w:r>
      <w:r w:rsidR="000D6019">
        <w:t>may include</w:t>
      </w:r>
      <w:r w:rsidR="00A16FD8">
        <w:t>:</w:t>
      </w:r>
      <w:bookmarkEnd w:id="13"/>
    </w:p>
    <w:p w14:paraId="29D17F48" w14:textId="19B1DBA3" w:rsidR="00A16FD8" w:rsidRDefault="00E501D0" w:rsidP="00E1381E">
      <w:pPr>
        <w:pStyle w:val="SOWSubL1-ASDEFCON"/>
      </w:pPr>
      <w:r>
        <w:t xml:space="preserve">a </w:t>
      </w:r>
      <w:r w:rsidR="00A16FD8" w:rsidRPr="00A16FD8">
        <w:t>Mission System Technical Documentation Tree</w:t>
      </w:r>
      <w:r>
        <w:t xml:space="preserve"> (MSTDT)</w:t>
      </w:r>
      <w:r w:rsidR="00A16FD8">
        <w:t xml:space="preserve">, </w:t>
      </w:r>
      <w:r w:rsidR="007E49B4">
        <w:t xml:space="preserve">detailed in </w:t>
      </w:r>
      <w:r w:rsidR="00A16FD8">
        <w:t xml:space="preserve">clause </w:t>
      </w:r>
      <w:r w:rsidR="00A16FD8">
        <w:fldChar w:fldCharType="begin"/>
      </w:r>
      <w:r w:rsidR="00A16FD8">
        <w:instrText xml:space="preserve"> REF _Ref473106248 \r \h </w:instrText>
      </w:r>
      <w:r w:rsidR="00A16FD8">
        <w:fldChar w:fldCharType="separate"/>
      </w:r>
      <w:r w:rsidR="00EE3F84">
        <w:t>6.2.3</w:t>
      </w:r>
      <w:r w:rsidR="00A16FD8">
        <w:fldChar w:fldCharType="end"/>
      </w:r>
      <w:r w:rsidR="00A16FD8">
        <w:t>;</w:t>
      </w:r>
    </w:p>
    <w:p w14:paraId="650CB217" w14:textId="5F4CB635" w:rsidR="00636BDC" w:rsidRDefault="00636BDC" w:rsidP="00E1381E">
      <w:pPr>
        <w:pStyle w:val="SOWSubL1-ASDEFCON"/>
      </w:pPr>
      <w:r>
        <w:t xml:space="preserve">a Drawing List, </w:t>
      </w:r>
      <w:r w:rsidR="007E49B4">
        <w:t xml:space="preserve">detailed in </w:t>
      </w:r>
      <w:r>
        <w:t>clause</w:t>
      </w:r>
      <w:r w:rsidR="00796B3F">
        <w:t xml:space="preserve"> </w:t>
      </w:r>
      <w:r w:rsidR="00796B3F">
        <w:fldChar w:fldCharType="begin"/>
      </w:r>
      <w:r w:rsidR="00796B3F">
        <w:instrText xml:space="preserve"> REF _Ref487785106 \r \h </w:instrText>
      </w:r>
      <w:r w:rsidR="00796B3F">
        <w:fldChar w:fldCharType="separate"/>
      </w:r>
      <w:r w:rsidR="00EE3F84">
        <w:t>6.2.4</w:t>
      </w:r>
      <w:r w:rsidR="00796B3F">
        <w:fldChar w:fldCharType="end"/>
      </w:r>
      <w:r w:rsidR="00EE1AF4">
        <w:t>;</w:t>
      </w:r>
    </w:p>
    <w:p w14:paraId="3318FA64" w14:textId="4844C4C9" w:rsidR="001C0228" w:rsidRDefault="001C0228" w:rsidP="00E1381E">
      <w:pPr>
        <w:pStyle w:val="SOWSubL1-ASDEFCON"/>
      </w:pPr>
      <w:r>
        <w:t xml:space="preserve">a </w:t>
      </w:r>
      <w:r w:rsidR="006859C5">
        <w:t xml:space="preserve">Support System </w:t>
      </w:r>
      <w:r>
        <w:t>Technical Data List (</w:t>
      </w:r>
      <w:r w:rsidR="006859C5">
        <w:t>SS</w:t>
      </w:r>
      <w:r>
        <w:t xml:space="preserve">TDL), detailed in clause </w:t>
      </w:r>
      <w:r>
        <w:fldChar w:fldCharType="begin"/>
      </w:r>
      <w:r>
        <w:instrText xml:space="preserve"> REF _Ref487713433 \r \h </w:instrText>
      </w:r>
      <w:r>
        <w:fldChar w:fldCharType="separate"/>
      </w:r>
      <w:r w:rsidR="00EE3F84">
        <w:t>6.2.5</w:t>
      </w:r>
      <w:r>
        <w:fldChar w:fldCharType="end"/>
      </w:r>
      <w:r>
        <w:t>;</w:t>
      </w:r>
    </w:p>
    <w:p w14:paraId="604AA698" w14:textId="1A5439B3" w:rsidR="00A16FD8" w:rsidRDefault="00E501D0" w:rsidP="00E1381E">
      <w:pPr>
        <w:pStyle w:val="SOWSubL1-ASDEFCON"/>
      </w:pPr>
      <w:r>
        <w:t xml:space="preserve">a </w:t>
      </w:r>
      <w:r w:rsidR="00A16FD8">
        <w:t>Publication Tree</w:t>
      </w:r>
      <w:r>
        <w:t xml:space="preserve"> (PUBTREE)</w:t>
      </w:r>
      <w:r w:rsidR="00A16FD8">
        <w:t xml:space="preserve">, </w:t>
      </w:r>
      <w:r w:rsidR="007E49B4">
        <w:t xml:space="preserve">detailed in </w:t>
      </w:r>
      <w:r w:rsidR="00A16FD8">
        <w:t xml:space="preserve">clause </w:t>
      </w:r>
      <w:r w:rsidR="005448E6">
        <w:fldChar w:fldCharType="begin"/>
      </w:r>
      <w:r w:rsidR="005448E6">
        <w:instrText xml:space="preserve"> REF _Ref504398839 \r \h </w:instrText>
      </w:r>
      <w:r w:rsidR="005448E6">
        <w:fldChar w:fldCharType="separate"/>
      </w:r>
      <w:r w:rsidR="00EE3F84">
        <w:t>6.2.6</w:t>
      </w:r>
      <w:r w:rsidR="005448E6">
        <w:fldChar w:fldCharType="end"/>
      </w:r>
      <w:r w:rsidR="00A16FD8">
        <w:t>;</w:t>
      </w:r>
    </w:p>
    <w:p w14:paraId="13A9103B" w14:textId="3830CE8D" w:rsidR="000D6019" w:rsidRDefault="00E501D0" w:rsidP="00E1381E">
      <w:pPr>
        <w:pStyle w:val="SOWSubL1-ASDEFCON"/>
      </w:pPr>
      <w:r>
        <w:t xml:space="preserve">a </w:t>
      </w:r>
      <w:r w:rsidR="00A16FD8">
        <w:t>Training Materials List</w:t>
      </w:r>
      <w:r>
        <w:t xml:space="preserve"> (TML)</w:t>
      </w:r>
      <w:r w:rsidR="00A16FD8">
        <w:t xml:space="preserve">, </w:t>
      </w:r>
      <w:r w:rsidR="007E49B4">
        <w:t xml:space="preserve">detailed in </w:t>
      </w:r>
      <w:r w:rsidR="00A16FD8">
        <w:t xml:space="preserve">clause </w:t>
      </w:r>
      <w:r w:rsidR="00A16FD8">
        <w:fldChar w:fldCharType="begin"/>
      </w:r>
      <w:r w:rsidR="00A16FD8">
        <w:instrText xml:space="preserve"> REF _Ref473106267 \r \h </w:instrText>
      </w:r>
      <w:r w:rsidR="00A16FD8">
        <w:fldChar w:fldCharType="separate"/>
      </w:r>
      <w:r w:rsidR="00EE3F84">
        <w:t>6.2.7</w:t>
      </w:r>
      <w:r w:rsidR="00A16FD8">
        <w:fldChar w:fldCharType="end"/>
      </w:r>
      <w:r w:rsidR="000D6019">
        <w:t>; and</w:t>
      </w:r>
    </w:p>
    <w:p w14:paraId="2AE5EE03" w14:textId="100E6EB6" w:rsidR="00472D4A" w:rsidRDefault="000D6019" w:rsidP="00E1381E">
      <w:pPr>
        <w:pStyle w:val="SOWSubL1-ASDEFCON"/>
      </w:pPr>
      <w:r>
        <w:t xml:space="preserve">standalone </w:t>
      </w:r>
      <w:r w:rsidR="00153E5A">
        <w:t>DIDs</w:t>
      </w:r>
      <w:r>
        <w:t xml:space="preserve"> for </w:t>
      </w:r>
      <w:r w:rsidR="003A6E6B">
        <w:t>particular categories</w:t>
      </w:r>
      <w:r>
        <w:t xml:space="preserve"> of Technical Data (eg, </w:t>
      </w:r>
      <w:r w:rsidR="003A6E6B">
        <w:t>product certification data, Codification</w:t>
      </w:r>
      <w:r w:rsidR="00BB101C">
        <w:t xml:space="preserve"> item list</w:t>
      </w:r>
      <w:r w:rsidR="003A6E6B">
        <w:t>, and manufacturing and assembly data)</w:t>
      </w:r>
      <w:r w:rsidR="00795D63">
        <w:t>.</w:t>
      </w:r>
    </w:p>
    <w:p w14:paraId="51E8A5EE" w14:textId="77777777" w:rsidR="00854970" w:rsidRDefault="005909FE" w:rsidP="00E1381E">
      <w:pPr>
        <w:pStyle w:val="SOWHL3-ASDEFCON"/>
      </w:pPr>
      <w:bookmarkStart w:id="14" w:name="_Ref473105798"/>
      <w:r>
        <w:t>Common</w:t>
      </w:r>
      <w:r w:rsidR="00854970">
        <w:t xml:space="preserve"> Requirement</w:t>
      </w:r>
      <w:r w:rsidR="00D73005">
        <w:t>s</w:t>
      </w:r>
      <w:bookmarkEnd w:id="14"/>
    </w:p>
    <w:p w14:paraId="6532882E" w14:textId="53B2286F" w:rsidR="002946A9" w:rsidRDefault="00795D63" w:rsidP="00E1381E">
      <w:pPr>
        <w:pStyle w:val="SOWTL4-ASDEFCON"/>
      </w:pPr>
      <w:bookmarkStart w:id="15" w:name="_Ref472686329"/>
      <w:bookmarkStart w:id="16" w:name="_Ref481159655"/>
      <w:r>
        <w:t xml:space="preserve">Each </w:t>
      </w:r>
      <w:r w:rsidR="00A800DF" w:rsidRPr="007E49B4">
        <w:t>list</w:t>
      </w:r>
      <w:r w:rsidRPr="007E49B4">
        <w:t xml:space="preserve"> </w:t>
      </w:r>
      <w:r w:rsidR="00EE1AF4">
        <w:t xml:space="preserve">of Technical Data, </w:t>
      </w:r>
      <w:r w:rsidR="0085450E">
        <w:t>derived from</w:t>
      </w:r>
      <w:r w:rsidR="00EE1AF4">
        <w:t xml:space="preserve"> </w:t>
      </w:r>
      <w:r w:rsidR="00A800DF">
        <w:t>t</w:t>
      </w:r>
      <w:r w:rsidR="002946A9">
        <w:t xml:space="preserve">he </w:t>
      </w:r>
      <w:r w:rsidR="00A800DF">
        <w:t>M</w:t>
      </w:r>
      <w:r w:rsidR="002946A9">
        <w:t>TD</w:t>
      </w:r>
      <w:r w:rsidR="00A800DF">
        <w:t>I</w:t>
      </w:r>
      <w:r w:rsidR="00EE1AF4">
        <w:t>,</w:t>
      </w:r>
      <w:r w:rsidR="002946A9">
        <w:t xml:space="preserve"> shall include the following</w:t>
      </w:r>
      <w:r w:rsidR="00A800DF">
        <w:t xml:space="preserve"> </w:t>
      </w:r>
      <w:r w:rsidR="00A800DF" w:rsidRPr="00EE1AF4">
        <w:rPr>
          <w:i/>
        </w:rPr>
        <w:t>common</w:t>
      </w:r>
      <w:r w:rsidR="002946A9" w:rsidRPr="00EE1AF4">
        <w:rPr>
          <w:i/>
        </w:rPr>
        <w:t xml:space="preserve"> </w:t>
      </w:r>
      <w:r w:rsidR="008601C4">
        <w:rPr>
          <w:i/>
        </w:rPr>
        <w:t>information</w:t>
      </w:r>
      <w:r w:rsidR="008601C4" w:rsidRPr="001C0228">
        <w:t xml:space="preserve"> </w:t>
      </w:r>
      <w:r w:rsidR="009632B8" w:rsidRPr="001C0228">
        <w:t>requirements</w:t>
      </w:r>
      <w:r w:rsidR="009632B8">
        <w:t xml:space="preserve"> </w:t>
      </w:r>
      <w:r w:rsidR="002946A9">
        <w:t>for each item of Technical Data:</w:t>
      </w:r>
      <w:bookmarkEnd w:id="15"/>
      <w:bookmarkEnd w:id="16"/>
    </w:p>
    <w:p w14:paraId="08DF28A3" w14:textId="490C975C" w:rsidR="00932523" w:rsidRDefault="00932523" w:rsidP="00E1381E">
      <w:pPr>
        <w:pStyle w:val="SOWSubL1-ASDEFCON"/>
      </w:pPr>
      <w:bookmarkStart w:id="17" w:name="_Ref481485639"/>
      <w:r>
        <w:t xml:space="preserve">the </w:t>
      </w:r>
      <w:r w:rsidR="00F85C3A">
        <w:t xml:space="preserve">unique </w:t>
      </w:r>
      <w:r>
        <w:t>item reference number, document number</w:t>
      </w:r>
      <w:r w:rsidR="000A0C0D">
        <w:t>,</w:t>
      </w:r>
      <w:r>
        <w:t xml:space="preserve"> drawing number</w:t>
      </w:r>
      <w:r w:rsidR="000A0C0D">
        <w:t xml:space="preserve"> or S1000D Data Management List (DML) control number</w:t>
      </w:r>
      <w:r>
        <w:t>,</w:t>
      </w:r>
      <w:r w:rsidRPr="00A800DF">
        <w:t xml:space="preserve"> </w:t>
      </w:r>
      <w:r>
        <w:t>as applicable;</w:t>
      </w:r>
    </w:p>
    <w:p w14:paraId="5E9F3C0E" w14:textId="77777777" w:rsidR="002946A9" w:rsidRDefault="002946A9" w:rsidP="00E1381E">
      <w:pPr>
        <w:pStyle w:val="SOWSubL1-ASDEFCON"/>
      </w:pPr>
      <w:r>
        <w:t>the name or title of the</w:t>
      </w:r>
      <w:r w:rsidR="00854970">
        <w:t xml:space="preserve"> item of</w:t>
      </w:r>
      <w:r>
        <w:t xml:space="preserve"> Technical Data;</w:t>
      </w:r>
      <w:bookmarkEnd w:id="17"/>
    </w:p>
    <w:p w14:paraId="4563A134" w14:textId="228E1853" w:rsidR="00D665DC" w:rsidRDefault="002154A2" w:rsidP="00E1381E">
      <w:pPr>
        <w:pStyle w:val="SOWSubL1-ASDEFCON"/>
      </w:pPr>
      <w:bookmarkStart w:id="18" w:name="_Ref481485737"/>
      <w:r>
        <w:t xml:space="preserve">the version </w:t>
      </w:r>
      <w:r w:rsidR="00CB24B9">
        <w:t xml:space="preserve">(eg, draft, </w:t>
      </w:r>
      <w:r w:rsidR="00B35AC9">
        <w:t xml:space="preserve">update, </w:t>
      </w:r>
      <w:r w:rsidR="00CB24B9">
        <w:t>final)</w:t>
      </w:r>
      <w:r w:rsidR="00D665DC">
        <w:t>;</w:t>
      </w:r>
      <w:bookmarkEnd w:id="18"/>
    </w:p>
    <w:p w14:paraId="1A2C0E8D" w14:textId="60E8417E" w:rsidR="002946A9" w:rsidRDefault="00D665DC" w:rsidP="00E1381E">
      <w:pPr>
        <w:pStyle w:val="SOWSubL1-ASDEFCON"/>
      </w:pPr>
      <w:r>
        <w:t>the</w:t>
      </w:r>
      <w:r w:rsidR="00CB24B9">
        <w:t xml:space="preserve"> </w:t>
      </w:r>
      <w:r w:rsidR="002946A9">
        <w:t>revision</w:t>
      </w:r>
      <w:r w:rsidR="002154A2">
        <w:t xml:space="preserve"> number</w:t>
      </w:r>
      <w:r>
        <w:t xml:space="preserve"> /</w:t>
      </w:r>
      <w:r w:rsidR="002946A9">
        <w:t xml:space="preserve"> </w:t>
      </w:r>
      <w:r w:rsidR="000A0C0D">
        <w:t xml:space="preserve">DML issue number / </w:t>
      </w:r>
      <w:r w:rsidR="002946A9">
        <w:t>amendment status</w:t>
      </w:r>
      <w:r w:rsidR="00D11312">
        <w:t xml:space="preserve"> and release </w:t>
      </w:r>
      <w:r w:rsidR="00E539AC">
        <w:t xml:space="preserve">/ issue </w:t>
      </w:r>
      <w:r w:rsidR="00D11312">
        <w:t>date</w:t>
      </w:r>
      <w:r w:rsidR="00A800DF">
        <w:t>, as applicable</w:t>
      </w:r>
      <w:r w:rsidR="002946A9">
        <w:t>;</w:t>
      </w:r>
    </w:p>
    <w:p w14:paraId="2736F5B7" w14:textId="77777777" w:rsidR="002946A9" w:rsidRDefault="002946A9" w:rsidP="00E1381E">
      <w:pPr>
        <w:pStyle w:val="SOWSubL1-ASDEFCON"/>
      </w:pPr>
      <w:bookmarkStart w:id="19" w:name="_Ref481485650"/>
      <w:r>
        <w:t>a brief description of the</w:t>
      </w:r>
      <w:r w:rsidR="00191F06">
        <w:t xml:space="preserve"> item of</w:t>
      </w:r>
      <w:r>
        <w:t xml:space="preserve"> Technical Data</w:t>
      </w:r>
      <w:r w:rsidR="00191D26">
        <w:t xml:space="preserve"> (</w:t>
      </w:r>
      <w:r w:rsidR="00600519">
        <w:t xml:space="preserve">or </w:t>
      </w:r>
      <w:r w:rsidR="003772E4">
        <w:t xml:space="preserve">the </w:t>
      </w:r>
      <w:r w:rsidR="00191D26">
        <w:t xml:space="preserve">amendment to an </w:t>
      </w:r>
      <w:r w:rsidR="003772E4">
        <w:t xml:space="preserve">existing </w:t>
      </w:r>
      <w:r w:rsidR="00191D26">
        <w:t>item of Technical Data)</w:t>
      </w:r>
      <w:r>
        <w:t xml:space="preserve">, including </w:t>
      </w:r>
      <w:r w:rsidR="00FF07B9">
        <w:t>its</w:t>
      </w:r>
      <w:r w:rsidR="008F4361">
        <w:t xml:space="preserve"> </w:t>
      </w:r>
      <w:r>
        <w:t>purpose</w:t>
      </w:r>
      <w:r w:rsidR="00FF07B9">
        <w:t xml:space="preserve"> or</w:t>
      </w:r>
      <w:r w:rsidR="00F5500D">
        <w:t xml:space="preserve"> use</w:t>
      </w:r>
      <w:r>
        <w:t>;</w:t>
      </w:r>
      <w:bookmarkEnd w:id="19"/>
    </w:p>
    <w:p w14:paraId="027D33B1" w14:textId="3EDB8843" w:rsidR="001051C7" w:rsidRDefault="002946A9" w:rsidP="00E1381E">
      <w:pPr>
        <w:pStyle w:val="SOWSubL1-ASDEFCON"/>
      </w:pPr>
      <w:bookmarkStart w:id="20" w:name="_Ref481495525"/>
      <w:r>
        <w:t xml:space="preserve">the </w:t>
      </w:r>
      <w:r w:rsidR="00191F06">
        <w:t xml:space="preserve">unique product identifier </w:t>
      </w:r>
      <w:r w:rsidR="001051C7">
        <w:t>for the system</w:t>
      </w:r>
      <w:r w:rsidR="00E57BC9">
        <w:t xml:space="preserve"> </w:t>
      </w:r>
      <w:r w:rsidR="001051C7">
        <w:t>/</w:t>
      </w:r>
      <w:r w:rsidR="00E57BC9">
        <w:t xml:space="preserve"> </w:t>
      </w:r>
      <w:r w:rsidR="001051C7">
        <w:t>sub-system</w:t>
      </w:r>
      <w:r w:rsidR="00E57BC9">
        <w:t xml:space="preserve"> </w:t>
      </w:r>
      <w:r w:rsidR="001051C7">
        <w:t>/</w:t>
      </w:r>
      <w:r w:rsidR="00E57BC9">
        <w:t xml:space="preserve"> </w:t>
      </w:r>
      <w:r w:rsidR="0035031B">
        <w:t>Configuration Item (</w:t>
      </w:r>
      <w:r w:rsidR="001051C7">
        <w:t>CI</w:t>
      </w:r>
      <w:r w:rsidR="0035031B">
        <w:t>)</w:t>
      </w:r>
      <w:r w:rsidR="00E57BC9">
        <w:t xml:space="preserve"> </w:t>
      </w:r>
      <w:r w:rsidR="001051C7">
        <w:t>/</w:t>
      </w:r>
      <w:r w:rsidR="003E4EA6">
        <w:t xml:space="preserve"> </w:t>
      </w:r>
      <w:r w:rsidR="001051C7">
        <w:t>end-product (including hardware and Software) to which the item of Technical Data relates;</w:t>
      </w:r>
    </w:p>
    <w:p w14:paraId="1834C859" w14:textId="1C08F8FE" w:rsidR="002946A9" w:rsidRDefault="001051C7" w:rsidP="00E1381E">
      <w:pPr>
        <w:pStyle w:val="SOWSubL1-ASDEFCON"/>
      </w:pPr>
      <w:r>
        <w:t xml:space="preserve">the </w:t>
      </w:r>
      <w:r w:rsidR="00321099">
        <w:t xml:space="preserve">name </w:t>
      </w:r>
      <w:r w:rsidR="002946A9">
        <w:t>of the system</w:t>
      </w:r>
      <w:r w:rsidR="00E57BC9">
        <w:t xml:space="preserve"> </w:t>
      </w:r>
      <w:r w:rsidR="002946A9">
        <w:t>/</w:t>
      </w:r>
      <w:r w:rsidR="00E57BC9">
        <w:t xml:space="preserve"> </w:t>
      </w:r>
      <w:r w:rsidR="002946A9">
        <w:t>sub-system</w:t>
      </w:r>
      <w:r w:rsidR="00E57BC9">
        <w:t xml:space="preserve"> </w:t>
      </w:r>
      <w:r w:rsidR="002946A9">
        <w:t>/</w:t>
      </w:r>
      <w:r w:rsidR="00E57BC9">
        <w:t xml:space="preserve"> </w:t>
      </w:r>
      <w:r w:rsidR="002946A9">
        <w:t>CI</w:t>
      </w:r>
      <w:r w:rsidR="00E57BC9">
        <w:t xml:space="preserve"> </w:t>
      </w:r>
      <w:r w:rsidR="002946A9">
        <w:t>/</w:t>
      </w:r>
      <w:r w:rsidR="00E57BC9">
        <w:t xml:space="preserve"> </w:t>
      </w:r>
      <w:r w:rsidR="002946A9">
        <w:t xml:space="preserve">end-product </w:t>
      </w:r>
      <w:r w:rsidR="002F6D2E">
        <w:t xml:space="preserve">(including hardware and Software) </w:t>
      </w:r>
      <w:r w:rsidR="002946A9">
        <w:t xml:space="preserve">to which the </w:t>
      </w:r>
      <w:r w:rsidR="00191F06">
        <w:t xml:space="preserve">item of </w:t>
      </w:r>
      <w:r w:rsidR="002946A9">
        <w:t xml:space="preserve">Technical Data </w:t>
      </w:r>
      <w:r w:rsidR="00F5500D">
        <w:t>relates</w:t>
      </w:r>
      <w:r w:rsidR="002946A9">
        <w:t>;</w:t>
      </w:r>
      <w:bookmarkEnd w:id="20"/>
    </w:p>
    <w:p w14:paraId="3BF6B6E8" w14:textId="77777777" w:rsidR="00F0100B" w:rsidRDefault="00F0100B" w:rsidP="00E1381E">
      <w:pPr>
        <w:pStyle w:val="SOWSubL1-ASDEFCON"/>
      </w:pPr>
      <w:r>
        <w:t xml:space="preserve">the source </w:t>
      </w:r>
      <w:bookmarkStart w:id="21" w:name="_Ref481485816"/>
      <w:r>
        <w:t>(eg, name of</w:t>
      </w:r>
      <w:r w:rsidR="0009363F">
        <w:t xml:space="preserve"> the</w:t>
      </w:r>
      <w:r>
        <w:t xml:space="preserve"> Subcontractor</w:t>
      </w:r>
      <w:r w:rsidR="0009363F">
        <w:t xml:space="preserve"> / supplier</w:t>
      </w:r>
      <w:r w:rsidR="004C0DB0" w:rsidRPr="004C0DB0">
        <w:t xml:space="preserve"> </w:t>
      </w:r>
      <w:r w:rsidR="004C0DB0">
        <w:t>that created or provided it</w:t>
      </w:r>
      <w:r>
        <w:t>);</w:t>
      </w:r>
      <w:bookmarkEnd w:id="21"/>
    </w:p>
    <w:p w14:paraId="2E8C3952" w14:textId="5CD108D3" w:rsidR="002C6D01" w:rsidRPr="00FF7587" w:rsidRDefault="002C6D01" w:rsidP="00E1381E">
      <w:pPr>
        <w:pStyle w:val="SOWSubL1-ASDEFCON"/>
      </w:pPr>
      <w:bookmarkStart w:id="22" w:name="_Ref131597146"/>
      <w:r>
        <w:t xml:space="preserve">if Commonwealth rights to the Technical Data, as defined through clause 5 of the COC (eg, </w:t>
      </w:r>
      <w:r w:rsidRPr="00FF7587">
        <w:t>Intellectual Property</w:t>
      </w:r>
      <w:r>
        <w:t xml:space="preserve"> rights</w:t>
      </w:r>
      <w:r w:rsidRPr="00FF7587">
        <w:t>)</w:t>
      </w:r>
      <w:r w:rsidR="0047478E">
        <w:t>,</w:t>
      </w:r>
      <w:r w:rsidR="0047478E" w:rsidRPr="0047478E">
        <w:t xml:space="preserve"> </w:t>
      </w:r>
      <w:r w:rsidR="0047478E">
        <w:t>are restricted:</w:t>
      </w:r>
      <w:bookmarkEnd w:id="22"/>
    </w:p>
    <w:p w14:paraId="53E99D5C" w14:textId="1637D1CB" w:rsidR="00561CC3" w:rsidRPr="00653003" w:rsidRDefault="00561CC3" w:rsidP="00E1381E">
      <w:pPr>
        <w:pStyle w:val="SOWSubL2-ASDEFCON"/>
      </w:pPr>
      <w:r w:rsidRPr="00FF7587">
        <w:t xml:space="preserve">cross-reference to the </w:t>
      </w:r>
      <w:r>
        <w:t>‘</w:t>
      </w:r>
      <w:r w:rsidRPr="00FF7587">
        <w:t>Unique Line Item Description</w:t>
      </w:r>
      <w:r>
        <w:t>’</w:t>
      </w:r>
      <w:r w:rsidRPr="00FF7587">
        <w:t xml:space="preserve"> of any line item in the TDSR Schedule </w:t>
      </w:r>
      <w:r w:rsidRPr="00653003">
        <w:t>that applies to the item of Technical Data;</w:t>
      </w:r>
    </w:p>
    <w:p w14:paraId="02D3B215" w14:textId="651BDB6D" w:rsidR="00F0100B" w:rsidRDefault="00F0100B" w:rsidP="00E1381E">
      <w:pPr>
        <w:pStyle w:val="SOWSubL2-ASDEFCON"/>
      </w:pPr>
      <w:r w:rsidRPr="00FF7587">
        <w:t>whether the item of Technical Data is Commercial TD;</w:t>
      </w:r>
      <w:r w:rsidR="00561CC3" w:rsidRPr="00561CC3">
        <w:t xml:space="preserve"> </w:t>
      </w:r>
      <w:r w:rsidR="00561CC3">
        <w:t>and</w:t>
      </w:r>
    </w:p>
    <w:p w14:paraId="2D1B82DD" w14:textId="3D811C91" w:rsidR="002C6D01" w:rsidRPr="00FF7587" w:rsidRDefault="002C6D01" w:rsidP="00E1381E">
      <w:pPr>
        <w:pStyle w:val="SOWSubL2-ASDEFCON"/>
      </w:pPr>
      <w:bookmarkStart w:id="23" w:name="_Ref481492762"/>
      <w:r w:rsidRPr="00FF7587">
        <w:t xml:space="preserve">if the item of Technical Data is Commercial TD that is not related to a Key Commercial Item, </w:t>
      </w:r>
      <w:r w:rsidR="00DA4DE3">
        <w:t>cross-</w:t>
      </w:r>
      <w:r w:rsidRPr="00FF7587">
        <w:t>reference to the terms on which the item of Technical Data is licensed to the Commonwealth;</w:t>
      </w:r>
    </w:p>
    <w:p w14:paraId="0E83D8AD" w14:textId="63487448" w:rsidR="00EC331F" w:rsidRDefault="00545D65" w:rsidP="00E1381E">
      <w:pPr>
        <w:pStyle w:val="SOWSubL1-ASDEFCON"/>
      </w:pPr>
      <w:r>
        <w:t>if Commonwealth rights to the Technical Data</w:t>
      </w:r>
      <w:r w:rsidRPr="002C6D01">
        <w:t xml:space="preserve"> </w:t>
      </w:r>
      <w:r>
        <w:t xml:space="preserve">are restricted for reasons other than those defined through clause 5 of the COC </w:t>
      </w:r>
      <w:r w:rsidRPr="00653003">
        <w:t>(eg, Export Approval</w:t>
      </w:r>
      <w:r>
        <w:t>s</w:t>
      </w:r>
      <w:r w:rsidRPr="00653003">
        <w:t>)</w:t>
      </w:r>
      <w:r w:rsidR="0065712F">
        <w:t>, a cross-reference</w:t>
      </w:r>
      <w:r w:rsidR="00A4489E">
        <w:t xml:space="preserve"> </w:t>
      </w:r>
      <w:r w:rsidR="00F0100B">
        <w:t xml:space="preserve">to </w:t>
      </w:r>
      <w:r w:rsidR="00A4489E">
        <w:t xml:space="preserve">the </w:t>
      </w:r>
      <w:r w:rsidR="00F0100B">
        <w:t>applicable licence</w:t>
      </w:r>
      <w:r w:rsidR="0000162B">
        <w:t xml:space="preserve"> or</w:t>
      </w:r>
      <w:r w:rsidR="00F0100B">
        <w:t xml:space="preserve"> agreement</w:t>
      </w:r>
      <w:r w:rsidR="00A4489E">
        <w:t xml:space="preserve"> (eg, a Technical Assistance Agreement)</w:t>
      </w:r>
      <w:r w:rsidR="00F0100B">
        <w:t>;</w:t>
      </w:r>
      <w:bookmarkEnd w:id="23"/>
    </w:p>
    <w:p w14:paraId="731C30D2" w14:textId="77777777" w:rsidR="00F0100B" w:rsidRDefault="00F0100B" w:rsidP="00E1381E">
      <w:pPr>
        <w:pStyle w:val="SOWSubL1-ASDEFCON"/>
      </w:pPr>
      <w:bookmarkStart w:id="24" w:name="_Ref481492764"/>
      <w:r>
        <w:t>any applicable Australian or foreign security classification;</w:t>
      </w:r>
      <w:bookmarkEnd w:id="24"/>
    </w:p>
    <w:p w14:paraId="1B89EF8A" w14:textId="49EC9B4D" w:rsidR="00835B60" w:rsidRDefault="00835B60" w:rsidP="00E1381E">
      <w:pPr>
        <w:pStyle w:val="SOWSubL1-ASDEFCON"/>
      </w:pPr>
      <w:r>
        <w:t xml:space="preserve">the Technical Data category (eg, manual, specification, drawing, presentation for a system review, </w:t>
      </w:r>
      <w:r w:rsidR="00A428E6">
        <w:t xml:space="preserve">Software </w:t>
      </w:r>
      <w:r w:rsidR="001B27D2">
        <w:t>S</w:t>
      </w:r>
      <w:r w:rsidR="00A428E6">
        <w:t xml:space="preserve">ource </w:t>
      </w:r>
      <w:r w:rsidR="00561CC3">
        <w:t>C</w:t>
      </w:r>
      <w:r w:rsidR="00A428E6">
        <w:t xml:space="preserve">ode, </w:t>
      </w:r>
      <w:r>
        <w:t>etc), as identified in the Approved TDP or the Approved ISP, whichever is the governing plan under the Contract;</w:t>
      </w:r>
    </w:p>
    <w:p w14:paraId="15B72F5E" w14:textId="22EBFEA4" w:rsidR="00835B60" w:rsidRDefault="00835B60" w:rsidP="00E1381E">
      <w:pPr>
        <w:pStyle w:val="SOWSubL1-ASDEFCON"/>
      </w:pPr>
      <w:bookmarkStart w:id="25" w:name="_Ref481485864"/>
      <w:r>
        <w:t xml:space="preserve">the standards to which the </w:t>
      </w:r>
      <w:r w:rsidR="00A02D09">
        <w:t xml:space="preserve">item of </w:t>
      </w:r>
      <w:r>
        <w:t xml:space="preserve">Technical Data will be, or has been, prepared (eg, a data item description, </w:t>
      </w:r>
      <w:r w:rsidR="00E80914">
        <w:t xml:space="preserve">or </w:t>
      </w:r>
      <w:r>
        <w:t>S1000D</w:t>
      </w:r>
      <w:r w:rsidR="00A016BF">
        <w:t>™</w:t>
      </w:r>
      <w:r w:rsidR="008E761B">
        <w:t xml:space="preserve"> and</w:t>
      </w:r>
      <w:r w:rsidR="008E761B" w:rsidRPr="008E761B">
        <w:t xml:space="preserve"> </w:t>
      </w:r>
      <w:r w:rsidR="008E761B" w:rsidRPr="00A9604F">
        <w:t>DEF(AUST)</w:t>
      </w:r>
      <w:r w:rsidR="008E761B">
        <w:t>IPS-5630</w:t>
      </w:r>
      <w:r>
        <w:t>);</w:t>
      </w:r>
      <w:bookmarkEnd w:id="25"/>
    </w:p>
    <w:p w14:paraId="2FA0DF66" w14:textId="77777777" w:rsidR="00835B60" w:rsidRDefault="00835B60" w:rsidP="00E1381E">
      <w:pPr>
        <w:pStyle w:val="SOWSubL1-ASDEFCON"/>
      </w:pPr>
      <w:r>
        <w:t xml:space="preserve">the schedule requirements for </w:t>
      </w:r>
      <w:r w:rsidRPr="00596281">
        <w:t>update and/or maintenance</w:t>
      </w:r>
      <w:r>
        <w:t>;</w:t>
      </w:r>
    </w:p>
    <w:p w14:paraId="49A71303" w14:textId="77777777" w:rsidR="00006CCF" w:rsidRDefault="00C7000B" w:rsidP="00E1381E">
      <w:pPr>
        <w:pStyle w:val="SOWSubL1-ASDEFCON"/>
      </w:pPr>
      <w:r>
        <w:t>delivery details, including:</w:t>
      </w:r>
    </w:p>
    <w:p w14:paraId="29913474" w14:textId="77777777" w:rsidR="004F534B" w:rsidRDefault="004F534B" w:rsidP="00E1381E">
      <w:pPr>
        <w:pStyle w:val="SOWSubL2-ASDEFCON"/>
      </w:pPr>
      <w:bookmarkStart w:id="26" w:name="_Ref481485660"/>
      <w:r>
        <w:t>if the item of Technical Data is to be delivered to the Commonwealth;</w:t>
      </w:r>
    </w:p>
    <w:p w14:paraId="4296223A" w14:textId="0EA4FB16" w:rsidR="00BE2CB3" w:rsidRDefault="00BE2CB3" w:rsidP="00E1381E">
      <w:pPr>
        <w:pStyle w:val="SOWSubL2-ASDEFCON"/>
      </w:pPr>
      <w:bookmarkStart w:id="27" w:name="_Ref481495159"/>
      <w:r>
        <w:t>details of the recipient (which includes the Commonwealth, Subcontractors, regulatory authorities</w:t>
      </w:r>
      <w:r w:rsidR="009A1FB8">
        <w:t xml:space="preserve"> / assurance agencies</w:t>
      </w:r>
      <w:r w:rsidR="00187BC4">
        <w:t xml:space="preserve">, </w:t>
      </w:r>
      <w:r w:rsidR="00EC411A">
        <w:t>E</w:t>
      </w:r>
      <w:r w:rsidR="00187BC4">
        <w:t xml:space="preserve">scrow </w:t>
      </w:r>
      <w:r w:rsidR="00EC411A">
        <w:t>A</w:t>
      </w:r>
      <w:r w:rsidR="00187BC4">
        <w:t>gent (if applicable)</w:t>
      </w:r>
      <w:r>
        <w:t xml:space="preserve">, Associated Parties, and </w:t>
      </w:r>
      <w:r w:rsidR="00A87FF0">
        <w:t xml:space="preserve">other </w:t>
      </w:r>
      <w:r>
        <w:t>support organisation(s)), including (or cross-referenc</w:t>
      </w:r>
      <w:r w:rsidR="00F955EA">
        <w:t>ing</w:t>
      </w:r>
      <w:r>
        <w:t>) the location, organisation</w:t>
      </w:r>
      <w:r w:rsidR="0009363F">
        <w:t>,</w:t>
      </w:r>
      <w:r>
        <w:t xml:space="preserve"> and position of the recipient;</w:t>
      </w:r>
      <w:bookmarkEnd w:id="27"/>
      <w:r>
        <w:t xml:space="preserve"> and</w:t>
      </w:r>
    </w:p>
    <w:p w14:paraId="14ABEDFB" w14:textId="074E07D0" w:rsidR="004C0DB0" w:rsidRDefault="00006CCF" w:rsidP="00E1381E">
      <w:pPr>
        <w:pStyle w:val="SOWSubL2-ASDEFCON"/>
      </w:pPr>
      <w:r>
        <w:t xml:space="preserve">the </w:t>
      </w:r>
      <w:r w:rsidRPr="00596281">
        <w:t>delivery date,</w:t>
      </w:r>
      <w:r>
        <w:t xml:space="preserve"> and any milestone to which delivery relates (eg, a System Review that uses the Technical Data);</w:t>
      </w:r>
      <w:r w:rsidR="00EB005D">
        <w:t xml:space="preserve"> and</w:t>
      </w:r>
    </w:p>
    <w:p w14:paraId="22D560AC" w14:textId="13A0DFCF" w:rsidR="00006CCF" w:rsidRDefault="004C0DB0" w:rsidP="00E1381E">
      <w:pPr>
        <w:pStyle w:val="SOWSubL1-ASDEFCON"/>
      </w:pPr>
      <w:r>
        <w:t>the intende</w:t>
      </w:r>
      <w:r w:rsidR="00BD7DD8">
        <w:t>d</w:t>
      </w:r>
      <w:r>
        <w:t xml:space="preserve"> end user (ie, Commonwealth, Contractor, Subcontractors, and in-service </w:t>
      </w:r>
      <w:r w:rsidR="00EF5D60">
        <w:t xml:space="preserve">support organisations </w:t>
      </w:r>
      <w:r w:rsidR="0049278C">
        <w:t xml:space="preserve">such as </w:t>
      </w:r>
      <w:r w:rsidR="00A83693">
        <w:t>the Contractor (Support)</w:t>
      </w:r>
      <w:r>
        <w:t xml:space="preserve"> and Subcontractors (Support)</w:t>
      </w:r>
      <w:r w:rsidR="0049278C">
        <w:t xml:space="preserve"> </w:t>
      </w:r>
      <w:r w:rsidR="00212D18">
        <w:t xml:space="preserve">where these </w:t>
      </w:r>
      <w:r w:rsidR="0049278C">
        <w:t xml:space="preserve">organisations </w:t>
      </w:r>
      <w:r w:rsidR="00212D18">
        <w:t>may include the Contractor</w:t>
      </w:r>
      <w:r w:rsidR="0049278C">
        <w:t xml:space="preserve"> and</w:t>
      </w:r>
      <w:r w:rsidR="00212D18">
        <w:t xml:space="preserve"> </w:t>
      </w:r>
      <w:r w:rsidR="0049278C">
        <w:t>related entities</w:t>
      </w:r>
      <w:r w:rsidR="00212D18">
        <w:t xml:space="preserve"> </w:t>
      </w:r>
      <w:r w:rsidR="0049278C">
        <w:t xml:space="preserve">involved </w:t>
      </w:r>
      <w:r w:rsidR="00212D18">
        <w:t>in the provision of support</w:t>
      </w:r>
      <w:r>
        <w:t>)</w:t>
      </w:r>
      <w:r w:rsidR="0085450E">
        <w:t>.</w:t>
      </w:r>
      <w:bookmarkEnd w:id="26"/>
    </w:p>
    <w:p w14:paraId="2F7BA4B0" w14:textId="77777777" w:rsidR="00B65117" w:rsidRDefault="00B65117" w:rsidP="00E1381E">
      <w:pPr>
        <w:pStyle w:val="SOWHL3-ASDEFCON"/>
      </w:pPr>
      <w:bookmarkStart w:id="28" w:name="_Ref450061760"/>
      <w:bookmarkStart w:id="29" w:name="_Ref473106248"/>
      <w:r>
        <w:t xml:space="preserve">Specific Requirements – Mission System Technical </w:t>
      </w:r>
      <w:bookmarkEnd w:id="28"/>
      <w:r w:rsidR="00231483">
        <w:t>Documentation Tree</w:t>
      </w:r>
      <w:bookmarkEnd w:id="29"/>
    </w:p>
    <w:p w14:paraId="3569BBA5" w14:textId="2B8F50F7" w:rsidR="00B65117" w:rsidRDefault="00B65117" w:rsidP="00E1381E">
      <w:pPr>
        <w:pStyle w:val="Note-ASDEFCON"/>
      </w:pPr>
      <w:r>
        <w:t xml:space="preserve">Note: </w:t>
      </w:r>
      <w:r w:rsidR="00B60470">
        <w:t xml:space="preserve"> </w:t>
      </w:r>
      <w:r w:rsidRPr="00020633">
        <w:t xml:space="preserve">The CDRL may specify </w:t>
      </w:r>
      <w:r w:rsidR="00636BDC">
        <w:t xml:space="preserve">individual </w:t>
      </w:r>
      <w:r w:rsidRPr="00020633">
        <w:t xml:space="preserve">delivery </w:t>
      </w:r>
      <w:r>
        <w:t xml:space="preserve">requirements </w:t>
      </w:r>
      <w:r w:rsidRPr="00020633">
        <w:t xml:space="preserve">for this element of the </w:t>
      </w:r>
      <w:r w:rsidR="00636BDC">
        <w:t>MTDI</w:t>
      </w:r>
      <w:r>
        <w:t>.</w:t>
      </w:r>
    </w:p>
    <w:p w14:paraId="34507C43" w14:textId="77777777" w:rsidR="00B65117" w:rsidRDefault="00B65117" w:rsidP="00E1381E">
      <w:pPr>
        <w:pStyle w:val="SOWHL4-ASDEFCON"/>
      </w:pPr>
      <w:r>
        <w:t>Mission System Technical Documentation Tree</w:t>
      </w:r>
    </w:p>
    <w:p w14:paraId="0EBBEF95" w14:textId="1783E462" w:rsidR="00B65117" w:rsidRDefault="00B65117" w:rsidP="00E1381E">
      <w:pPr>
        <w:pStyle w:val="SOWTL5-ASDEFCON"/>
      </w:pPr>
      <w:bookmarkStart w:id="30" w:name="_Ref499623023"/>
      <w:r w:rsidRPr="004B0E60">
        <w:t xml:space="preserve">The </w:t>
      </w:r>
      <w:r w:rsidR="007916EC">
        <w:t>MTDI</w:t>
      </w:r>
      <w:r w:rsidRPr="004B0E60">
        <w:t xml:space="preserve"> </w:t>
      </w:r>
      <w:r>
        <w:t>shall, pursuant to clause</w:t>
      </w:r>
      <w:r w:rsidR="0085450E">
        <w:t>s</w:t>
      </w:r>
      <w:r>
        <w:t xml:space="preserve"> </w:t>
      </w:r>
      <w:r w:rsidR="00EE4C45">
        <w:fldChar w:fldCharType="begin"/>
      </w:r>
      <w:r w:rsidR="00EE4C45">
        <w:instrText xml:space="preserve"> REF _Ref469312604 \r \h </w:instrText>
      </w:r>
      <w:r w:rsidR="00EE4C45">
        <w:fldChar w:fldCharType="separate"/>
      </w:r>
      <w:r w:rsidR="00EE3F84">
        <w:t>6.1.2</w:t>
      </w:r>
      <w:r w:rsidR="00EE4C45">
        <w:fldChar w:fldCharType="end"/>
      </w:r>
      <w:r w:rsidR="0085450E">
        <w:t xml:space="preserve"> and </w:t>
      </w:r>
      <w:r w:rsidR="0085450E">
        <w:fldChar w:fldCharType="begin"/>
      </w:r>
      <w:r w:rsidR="0085450E">
        <w:instrText xml:space="preserve"> REF _Ref62572904 \r \h </w:instrText>
      </w:r>
      <w:r w:rsidR="0085450E">
        <w:fldChar w:fldCharType="separate"/>
      </w:r>
      <w:r w:rsidR="00EE3F84">
        <w:t>6.1.3</w:t>
      </w:r>
      <w:r w:rsidR="0085450E">
        <w:fldChar w:fldCharType="end"/>
      </w:r>
      <w:r>
        <w:t xml:space="preserve">, enable a subset of the </w:t>
      </w:r>
      <w:r w:rsidR="007916EC">
        <w:t>MTDI</w:t>
      </w:r>
      <w:r>
        <w:t xml:space="preserve"> </w:t>
      </w:r>
      <w:r w:rsidR="0085450E">
        <w:t xml:space="preserve">to be derived </w:t>
      </w:r>
      <w:r>
        <w:t xml:space="preserve">representing a </w:t>
      </w:r>
      <w:r w:rsidRPr="007916EC">
        <w:t>hierarchical</w:t>
      </w:r>
      <w:r>
        <w:t xml:space="preserve"> list </w:t>
      </w:r>
      <w:r w:rsidRPr="004B0E60">
        <w:t xml:space="preserve">of all </w:t>
      </w:r>
      <w:r w:rsidR="0023187E">
        <w:t xml:space="preserve">of </w:t>
      </w:r>
      <w:r w:rsidRPr="004B0E60">
        <w:t xml:space="preserve">the specifications and design documentation for </w:t>
      </w:r>
      <w:r w:rsidR="00D66F95">
        <w:t>the</w:t>
      </w:r>
      <w:r w:rsidRPr="004B0E60">
        <w:t xml:space="preserve"> Mission System, </w:t>
      </w:r>
      <w:r>
        <w:t xml:space="preserve">with this hierarchical list to be </w:t>
      </w:r>
      <w:r w:rsidRPr="004B0E60">
        <w:t xml:space="preserve">structured </w:t>
      </w:r>
      <w:r>
        <w:t>in accordance with</w:t>
      </w:r>
      <w:r w:rsidRPr="004B0E60">
        <w:t xml:space="preserve"> the product breakdown structure (or the system breakdown structure) for </w:t>
      </w:r>
      <w:r w:rsidR="00E63BF6">
        <w:t>the</w:t>
      </w:r>
      <w:r w:rsidRPr="004B0E60">
        <w:t xml:space="preserve"> Mission System (‘</w:t>
      </w:r>
      <w:r w:rsidRPr="00BD09B5">
        <w:rPr>
          <w:b/>
        </w:rPr>
        <w:t>Mission System Technical Documentation Tree (MSTDT)</w:t>
      </w:r>
      <w:r w:rsidRPr="004B0E60">
        <w:t>’).</w:t>
      </w:r>
      <w:bookmarkEnd w:id="30"/>
    </w:p>
    <w:p w14:paraId="4DD4C7DD" w14:textId="50BBE0F7" w:rsidR="00B65117" w:rsidRPr="004B0E60" w:rsidRDefault="00A163F7" w:rsidP="00E1381E">
      <w:pPr>
        <w:pStyle w:val="SOWTL5-ASDEFCON"/>
      </w:pPr>
      <w:r>
        <w:t xml:space="preserve">When this DID is invoked under the Contract to define a </w:t>
      </w:r>
      <w:r w:rsidR="00B65117" w:rsidRPr="004B0E60">
        <w:t>MSTDT</w:t>
      </w:r>
      <w:r>
        <w:t>,</w:t>
      </w:r>
      <w:r w:rsidR="00B65117" w:rsidRPr="004B0E60">
        <w:t xml:space="preserve"> </w:t>
      </w:r>
      <w:r>
        <w:t xml:space="preserve">the data item </w:t>
      </w:r>
      <w:r w:rsidR="00B65117" w:rsidRPr="004B0E60">
        <w:t xml:space="preserve">shall </w:t>
      </w:r>
      <w:r w:rsidR="00B65117">
        <w:t>include</w:t>
      </w:r>
      <w:r>
        <w:t xml:space="preserve">, for each item of Technical Data, the </w:t>
      </w:r>
      <w:r w:rsidRPr="00070A79">
        <w:rPr>
          <w:i/>
        </w:rPr>
        <w:t>common information</w:t>
      </w:r>
      <w:r>
        <w:t xml:space="preserve"> required by </w:t>
      </w:r>
      <w:r w:rsidR="00636BDC">
        <w:t xml:space="preserve">clause </w:t>
      </w:r>
      <w:r w:rsidR="00636BDC" w:rsidRPr="00E07840">
        <w:fldChar w:fldCharType="begin"/>
      </w:r>
      <w:r w:rsidR="00636BDC" w:rsidRPr="00E07840">
        <w:instrText xml:space="preserve"> REF _Ref481159655 \r \h </w:instrText>
      </w:r>
      <w:r w:rsidR="00636BDC">
        <w:instrText xml:space="preserve"> \* MERGEFORMAT </w:instrText>
      </w:r>
      <w:r w:rsidR="00636BDC" w:rsidRPr="00E07840">
        <w:fldChar w:fldCharType="separate"/>
      </w:r>
      <w:r w:rsidR="00EE3F84">
        <w:t>6.2.2.1</w:t>
      </w:r>
      <w:r w:rsidR="00636BDC" w:rsidRPr="00E07840">
        <w:fldChar w:fldCharType="end"/>
      </w:r>
      <w:r w:rsidR="00636BDC">
        <w:t xml:space="preserve"> and</w:t>
      </w:r>
      <w:r w:rsidR="00B65117" w:rsidRPr="004B0E60">
        <w:t>:</w:t>
      </w:r>
    </w:p>
    <w:p w14:paraId="77045AE0" w14:textId="77777777" w:rsidR="005E4667" w:rsidRDefault="005E4667" w:rsidP="00E1381E">
      <w:pPr>
        <w:pStyle w:val="SOWSubL1-ASDEFCON"/>
      </w:pPr>
      <w:r w:rsidRPr="00810579">
        <w:t xml:space="preserve">the </w:t>
      </w:r>
      <w:r>
        <w:t>current document control</w:t>
      </w:r>
      <w:r w:rsidRPr="00810579">
        <w:t xml:space="preserve"> authority </w:t>
      </w:r>
      <w:r>
        <w:t>(ie, the organisation responsible for content of the document and the only authority that can effect changes to it)</w:t>
      </w:r>
      <w:r w:rsidRPr="00810579">
        <w:t>;</w:t>
      </w:r>
      <w:r>
        <w:t xml:space="preserve"> and</w:t>
      </w:r>
    </w:p>
    <w:p w14:paraId="7D1F2B4C" w14:textId="19A64A96" w:rsidR="00B65117" w:rsidRPr="00810579" w:rsidRDefault="00B65117" w:rsidP="00E1381E">
      <w:pPr>
        <w:pStyle w:val="SOWSubL1-ASDEFCON"/>
      </w:pPr>
      <w:r>
        <w:t xml:space="preserve">the </w:t>
      </w:r>
      <w:r w:rsidRPr="00016A27">
        <w:t xml:space="preserve">Commonwealth’s action period and </w:t>
      </w:r>
      <w:r>
        <w:t xml:space="preserve">required action (eg, Review or Approve) in accordance with clause </w:t>
      </w:r>
      <w:r w:rsidR="00EE4C45">
        <w:fldChar w:fldCharType="begin"/>
      </w:r>
      <w:r w:rsidR="00EE4C45">
        <w:instrText xml:space="preserve"> REF _Ref150829919 \r \h </w:instrText>
      </w:r>
      <w:r w:rsidR="00EE4C45">
        <w:fldChar w:fldCharType="separate"/>
      </w:r>
      <w:r w:rsidR="00EE3F84">
        <w:t>6.2.3.2</w:t>
      </w:r>
      <w:r w:rsidR="00EE4C45">
        <w:fldChar w:fldCharType="end"/>
      </w:r>
      <w:r>
        <w:t>.</w:t>
      </w:r>
    </w:p>
    <w:p w14:paraId="2FCD006A" w14:textId="77777777" w:rsidR="00B65117" w:rsidRPr="004B0E60" w:rsidRDefault="00B65117" w:rsidP="00E1381E">
      <w:pPr>
        <w:pStyle w:val="SOWTL5-ASDEFCON"/>
      </w:pPr>
      <w:r w:rsidRPr="004B0E60">
        <w:t>The MSTDT shall define, for the set of documents:</w:t>
      </w:r>
    </w:p>
    <w:p w14:paraId="6695BB72" w14:textId="77777777" w:rsidR="00B65117" w:rsidRDefault="00B65117" w:rsidP="00E1381E">
      <w:pPr>
        <w:pStyle w:val="SOWSubL1-ASDEFCON"/>
      </w:pPr>
      <w:r>
        <w:t xml:space="preserve">the hierarchical (parent-child) relationships between all specifications that define the system, from the Commonwealth’s contractual input specifications </w:t>
      </w:r>
      <w:r w:rsidR="00B6542C">
        <w:t xml:space="preserve">through </w:t>
      </w:r>
      <w:r>
        <w:t>to the lowest level CI specifications; and</w:t>
      </w:r>
    </w:p>
    <w:p w14:paraId="1944F58F" w14:textId="77777777" w:rsidR="00B65117" w:rsidRDefault="00B65117" w:rsidP="00E1381E">
      <w:pPr>
        <w:pStyle w:val="SOWSubL1-ASDEFCON"/>
      </w:pPr>
      <w:r>
        <w:t>the relationships between the documents in the Contractor’s program.</w:t>
      </w:r>
    </w:p>
    <w:p w14:paraId="058D2D12" w14:textId="77777777" w:rsidR="00B65117" w:rsidRDefault="00B65117" w:rsidP="00E1381E">
      <w:pPr>
        <w:pStyle w:val="SOWTL5-ASDEFCON"/>
      </w:pPr>
      <w:r>
        <w:t>For system elements that have not been defined</w:t>
      </w:r>
      <w:r w:rsidR="008244C7">
        <w:t>, due to</w:t>
      </w:r>
      <w:r>
        <w:t xml:space="preserve"> the </w:t>
      </w:r>
      <w:r w:rsidR="0042296D">
        <w:t xml:space="preserve">limited </w:t>
      </w:r>
      <w:r>
        <w:t xml:space="preserve">maturity of the design </w:t>
      </w:r>
      <w:r w:rsidR="0042296D">
        <w:t>when</w:t>
      </w:r>
      <w:r>
        <w:t xml:space="preserve"> the MSTDT</w:t>
      </w:r>
      <w:r w:rsidR="008244C7">
        <w:t xml:space="preserve"> is produced</w:t>
      </w:r>
      <w:r>
        <w:t xml:space="preserve">, the MSTDT shall define generic elements (eg, </w:t>
      </w:r>
      <w:r w:rsidR="005E4667">
        <w:t xml:space="preserve">a </w:t>
      </w:r>
      <w:r>
        <w:t xml:space="preserve">generic subsystem) and the associated design documentation that is expected for </w:t>
      </w:r>
      <w:r w:rsidR="008244C7">
        <w:t>that</w:t>
      </w:r>
      <w:r>
        <w:t xml:space="preserve"> element (eg, subsystem specification, interface specification, subsystem design document).</w:t>
      </w:r>
    </w:p>
    <w:p w14:paraId="1406AEE9" w14:textId="77777777" w:rsidR="00B65117" w:rsidRDefault="00B65117" w:rsidP="00E1381E">
      <w:pPr>
        <w:pStyle w:val="SOWHL4-ASDEFCON"/>
      </w:pPr>
      <w:bookmarkStart w:id="31" w:name="_Ref150829919"/>
      <w:r>
        <w:t>MSTDT Specific Commonwealth Management Requirements</w:t>
      </w:r>
      <w:bookmarkEnd w:id="31"/>
    </w:p>
    <w:p w14:paraId="5F70C9EE" w14:textId="150EBBCE" w:rsidR="00B65117" w:rsidRDefault="00B65117" w:rsidP="00E1381E">
      <w:pPr>
        <w:pStyle w:val="SOWTL5-ASDEFCON"/>
      </w:pPr>
      <w:r>
        <w:t>Whe</w:t>
      </w:r>
      <w:r w:rsidR="00196D55">
        <w:t>n</w:t>
      </w:r>
      <w:r>
        <w:t xml:space="preserve"> the MSTDT includes documents that are explicitly listed in the CDRL, it shall refer to the CDRL to define the obligations with respect to th</w:t>
      </w:r>
      <w:r w:rsidR="005B360F">
        <w:t>ose</w:t>
      </w:r>
      <w:r>
        <w:t xml:space="preserve"> document</w:t>
      </w:r>
      <w:r w:rsidR="005B360F">
        <w:t>s</w:t>
      </w:r>
      <w:r>
        <w:t>.</w:t>
      </w:r>
    </w:p>
    <w:p w14:paraId="04FF8C87" w14:textId="54CD85FD" w:rsidR="00B65117" w:rsidRDefault="00B65117" w:rsidP="00E1381E">
      <w:pPr>
        <w:pStyle w:val="SOWTL5-ASDEFCON"/>
      </w:pPr>
      <w:r>
        <w:t>Except where otherwise defined in this DID</w:t>
      </w:r>
      <w:r w:rsidR="00387535">
        <w:t>,</w:t>
      </w:r>
      <w:r>
        <w:t xml:space="preserve"> the SOW or CDRL, the MSTDT shall identify </w:t>
      </w:r>
      <w:r w:rsidR="00600342">
        <w:t xml:space="preserve">all specifications and design documentation </w:t>
      </w:r>
      <w:r w:rsidR="00397FFA">
        <w:t xml:space="preserve">for the Mission System </w:t>
      </w:r>
      <w:r>
        <w:t>as subject to Review by the Commonwealth Representative</w:t>
      </w:r>
      <w:r w:rsidR="00600342">
        <w:t>.</w:t>
      </w:r>
    </w:p>
    <w:p w14:paraId="5ABEBB15" w14:textId="5084EC6B" w:rsidR="00B65117" w:rsidRDefault="00B65117" w:rsidP="00E1381E">
      <w:pPr>
        <w:pStyle w:val="SOWTL5-ASDEFCON"/>
      </w:pPr>
      <w:r>
        <w:t xml:space="preserve">Except where otherwise agreed by the Commonwealth Representative, the MSTDT shall identify the following types of documents </w:t>
      </w:r>
      <w:r w:rsidR="00397FFA">
        <w:t xml:space="preserve">for the Mission System </w:t>
      </w:r>
      <w:r>
        <w:t>as subject to Approval by the Commonwealth Representative:</w:t>
      </w:r>
    </w:p>
    <w:p w14:paraId="621BFCA1" w14:textId="5F0A541A" w:rsidR="00B65117" w:rsidRDefault="00B65117" w:rsidP="00E1381E">
      <w:pPr>
        <w:pStyle w:val="SOWSubL1-ASDEFCON"/>
      </w:pPr>
      <w:r w:rsidRPr="004B0E60">
        <w:t>specifications</w:t>
      </w:r>
      <w:r>
        <w:t xml:space="preserve"> and design documentation for all external interfaces (ie, those elements of each Mission System that interface to other Commonwealth systems and equipment);</w:t>
      </w:r>
    </w:p>
    <w:p w14:paraId="74707A5D" w14:textId="77777777" w:rsidR="009E0E25" w:rsidRDefault="00B65117" w:rsidP="00E1381E">
      <w:pPr>
        <w:pStyle w:val="SOWSubL1-ASDEFCON"/>
      </w:pPr>
      <w:r>
        <w:t>specifications and design documentation for human-system interfaces</w:t>
      </w:r>
      <w:r w:rsidR="009E0E25">
        <w:t>; and</w:t>
      </w:r>
    </w:p>
    <w:p w14:paraId="66B78AD2" w14:textId="63CB5462" w:rsidR="00B65117" w:rsidRDefault="009E0E25" w:rsidP="00E1381E">
      <w:pPr>
        <w:pStyle w:val="SOWSubL1-ASDEFCON"/>
      </w:pPr>
      <w:bookmarkStart w:id="32" w:name="_Ref86989690"/>
      <w:r>
        <w:t>if the Mission System is a system-of-systems, specifications and design documentation for the internal interfaces between the component systems, including the internal interfaces to any control system and/or management system (eg, mission management system or combat management system)</w:t>
      </w:r>
      <w:r w:rsidR="00B65117">
        <w:t>.</w:t>
      </w:r>
      <w:bookmarkEnd w:id="32"/>
    </w:p>
    <w:p w14:paraId="2A558E6E" w14:textId="14F977D0" w:rsidR="00B65117" w:rsidRDefault="00B65117" w:rsidP="00E1381E">
      <w:pPr>
        <w:pStyle w:val="SOWTL5-ASDEFCON"/>
      </w:pPr>
      <w:r>
        <w:t xml:space="preserve">Except where otherwise agreed by the Commonwealth Representative, the MSTDT shall identify that a draft of all specifications at the </w:t>
      </w:r>
      <w:r w:rsidR="00397FFA">
        <w:t xml:space="preserve">first </w:t>
      </w:r>
      <w:r>
        <w:t xml:space="preserve">level </w:t>
      </w:r>
      <w:r w:rsidR="00397FFA">
        <w:t>below</w:t>
      </w:r>
      <w:r>
        <w:t xml:space="preserve"> the Mission System level (ie, subsystem or segment) will be delivered prior to the System Definition Review (SDR)</w:t>
      </w:r>
      <w:r w:rsidR="00FD6CA2">
        <w:t>,</w:t>
      </w:r>
      <w:r>
        <w:t xml:space="preserve"> to enable the finalisation of </w:t>
      </w:r>
      <w:r w:rsidR="00E864EE">
        <w:t xml:space="preserve">the </w:t>
      </w:r>
      <w:r>
        <w:t>Mission System Functional Baseline at the SDR.</w:t>
      </w:r>
    </w:p>
    <w:p w14:paraId="2F45DA45" w14:textId="77777777" w:rsidR="00B65117" w:rsidRDefault="00B65117" w:rsidP="00E1381E">
      <w:pPr>
        <w:pStyle w:val="SOWTL5-ASDEFCON"/>
      </w:pPr>
      <w:r>
        <w:t>Except where otherwise agreed by the Commonwealth Representative, the MSTDT shall identify that the Commonwealth’s action period for all delivered documents is 20 Working Days.</w:t>
      </w:r>
    </w:p>
    <w:p w14:paraId="25D34769" w14:textId="77777777" w:rsidR="00B65117" w:rsidRDefault="00B65117" w:rsidP="00E1381E">
      <w:pPr>
        <w:pStyle w:val="SOWHL4-ASDEFCON"/>
      </w:pPr>
      <w:r>
        <w:t>MSTDT Documentation Standards</w:t>
      </w:r>
    </w:p>
    <w:p w14:paraId="35673F6B" w14:textId="77777777" w:rsidR="00B65117" w:rsidRDefault="00B65117" w:rsidP="00E1381E">
      <w:pPr>
        <w:pStyle w:val="SOWTL5-ASDEFCON"/>
      </w:pPr>
      <w:bookmarkStart w:id="33" w:name="_Ref484175278"/>
      <w:r>
        <w:t>Although not mandated, the following table provides guidance for the expected level of detail associated with the</w:t>
      </w:r>
      <w:r w:rsidR="00E864EE">
        <w:t xml:space="preserve"> </w:t>
      </w:r>
      <w:r>
        <w:t xml:space="preserve">specifications and design documentation.  The Contractor may propose the use of these or similar publicly available standards or, where appropriate, the Contractor’s internal standards.  </w:t>
      </w:r>
      <w:r w:rsidRPr="00C93D70">
        <w:t xml:space="preserve">If the Contractor proposes </w:t>
      </w:r>
      <w:r w:rsidR="00B80F08">
        <w:t>to</w:t>
      </w:r>
      <w:r w:rsidRPr="00C93D70">
        <w:t xml:space="preserve"> use an internal standard for a document the </w:t>
      </w:r>
      <w:r w:rsidR="00B80F08">
        <w:t>standard</w:t>
      </w:r>
      <w:r w:rsidRPr="00C93D70">
        <w:t xml:space="preserve"> shall </w:t>
      </w:r>
      <w:r w:rsidR="00B80F08">
        <w:t xml:space="preserve">be </w:t>
      </w:r>
      <w:r>
        <w:t>deliver</w:t>
      </w:r>
      <w:r w:rsidR="00B80F08">
        <w:t>ed</w:t>
      </w:r>
      <w:r w:rsidRPr="00C93D70">
        <w:t xml:space="preserve"> </w:t>
      </w:r>
      <w:r w:rsidR="00B80F08">
        <w:t>with</w:t>
      </w:r>
      <w:r>
        <w:t xml:space="preserve"> the MSTDT.</w:t>
      </w:r>
      <w:bookmarkEnd w:id="33"/>
    </w:p>
    <w:tbl>
      <w:tblPr>
        <w:tblW w:w="0" w:type="auto"/>
        <w:tblInd w:w="14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00"/>
        <w:gridCol w:w="3100"/>
        <w:gridCol w:w="3200"/>
      </w:tblGrid>
      <w:tr w:rsidR="00B65117" w14:paraId="75C6FB1F" w14:textId="77777777" w:rsidTr="00DD3B63">
        <w:trPr>
          <w:tblHeader/>
        </w:trPr>
        <w:tc>
          <w:tcPr>
            <w:tcW w:w="1400" w:type="dxa"/>
            <w:shd w:val="pct10" w:color="auto" w:fill="FFFFFF"/>
          </w:tcPr>
          <w:p w14:paraId="54F8AF28" w14:textId="77777777" w:rsidR="00B65117" w:rsidRDefault="00B65117" w:rsidP="00E1381E">
            <w:pPr>
              <w:pStyle w:val="Table10ptHeading-ASDEFCON"/>
            </w:pPr>
            <w:r>
              <w:t>Design Element</w:t>
            </w:r>
          </w:p>
        </w:tc>
        <w:tc>
          <w:tcPr>
            <w:tcW w:w="3100" w:type="dxa"/>
            <w:tcBorders>
              <w:left w:val="nil"/>
            </w:tcBorders>
            <w:shd w:val="pct10" w:color="auto" w:fill="FFFFFF"/>
          </w:tcPr>
          <w:p w14:paraId="63646FB7" w14:textId="77777777" w:rsidR="00B65117" w:rsidRDefault="00B65117" w:rsidP="00E1381E">
            <w:pPr>
              <w:pStyle w:val="Table10ptHeading-ASDEFCON"/>
            </w:pPr>
            <w:r>
              <w:t>Document</w:t>
            </w:r>
          </w:p>
        </w:tc>
        <w:tc>
          <w:tcPr>
            <w:tcW w:w="3200" w:type="dxa"/>
            <w:shd w:val="pct10" w:color="auto" w:fill="FFFFFF"/>
          </w:tcPr>
          <w:p w14:paraId="1F1EA5AF" w14:textId="77777777" w:rsidR="00B65117" w:rsidRDefault="00B65117" w:rsidP="00E1381E">
            <w:pPr>
              <w:pStyle w:val="Table10ptHeading-ASDEFCON"/>
            </w:pPr>
            <w:r>
              <w:t>Expected Level (or equivalent)</w:t>
            </w:r>
          </w:p>
        </w:tc>
      </w:tr>
      <w:tr w:rsidR="00B65117" w14:paraId="337CF122" w14:textId="77777777" w:rsidTr="00DD3B63">
        <w:tc>
          <w:tcPr>
            <w:tcW w:w="1400" w:type="dxa"/>
            <w:vMerge w:val="restart"/>
          </w:tcPr>
          <w:p w14:paraId="6D9CB837" w14:textId="77777777" w:rsidR="00B65117" w:rsidRPr="00EB4030" w:rsidRDefault="00B65117" w:rsidP="00E1381E">
            <w:pPr>
              <w:pStyle w:val="Table10ptText-ASDEFCON"/>
            </w:pPr>
            <w:r w:rsidRPr="00EB4030">
              <w:t>Segments / Subsystem</w:t>
            </w:r>
          </w:p>
        </w:tc>
        <w:tc>
          <w:tcPr>
            <w:tcW w:w="3100" w:type="dxa"/>
            <w:tcBorders>
              <w:left w:val="nil"/>
            </w:tcBorders>
          </w:tcPr>
          <w:p w14:paraId="3053FBCF" w14:textId="77777777" w:rsidR="00B65117" w:rsidRPr="00850FC3" w:rsidRDefault="00B65117" w:rsidP="00E1381E">
            <w:pPr>
              <w:pStyle w:val="Table10ptText-ASDEFCON"/>
            </w:pPr>
            <w:r w:rsidRPr="00850FC3">
              <w:t>Specification</w:t>
            </w:r>
          </w:p>
        </w:tc>
        <w:tc>
          <w:tcPr>
            <w:tcW w:w="3200" w:type="dxa"/>
          </w:tcPr>
          <w:p w14:paraId="20F00859" w14:textId="77777777" w:rsidR="00B65117" w:rsidRDefault="00B65117" w:rsidP="00E1381E">
            <w:pPr>
              <w:pStyle w:val="Table10ptText-ASDEFCON"/>
            </w:pPr>
            <w:r>
              <w:t xml:space="preserve">SSS </w:t>
            </w:r>
            <w:r>
              <w:tab/>
              <w:t>DI-IPSC-81431A</w:t>
            </w:r>
          </w:p>
        </w:tc>
      </w:tr>
      <w:tr w:rsidR="00B65117" w14:paraId="3C586F60" w14:textId="77777777" w:rsidTr="00DD3B63">
        <w:tc>
          <w:tcPr>
            <w:tcW w:w="1400" w:type="dxa"/>
            <w:vMerge/>
          </w:tcPr>
          <w:p w14:paraId="5B3B8509" w14:textId="77777777" w:rsidR="00B65117" w:rsidRPr="00EB4030" w:rsidRDefault="00B65117" w:rsidP="00EB4030">
            <w:pPr>
              <w:pStyle w:val="Table10ptText-ASDEFCON"/>
              <w:rPr>
                <w:b/>
              </w:rPr>
            </w:pPr>
          </w:p>
        </w:tc>
        <w:tc>
          <w:tcPr>
            <w:tcW w:w="3100" w:type="dxa"/>
            <w:tcBorders>
              <w:left w:val="nil"/>
            </w:tcBorders>
          </w:tcPr>
          <w:p w14:paraId="156B8263" w14:textId="77777777" w:rsidR="00B65117" w:rsidRPr="00850FC3" w:rsidRDefault="00B65117" w:rsidP="00E1381E">
            <w:pPr>
              <w:pStyle w:val="Table10ptText-ASDEFCON"/>
            </w:pPr>
            <w:r w:rsidRPr="00850FC3">
              <w:t>Interface Specification</w:t>
            </w:r>
          </w:p>
        </w:tc>
        <w:tc>
          <w:tcPr>
            <w:tcW w:w="3200" w:type="dxa"/>
          </w:tcPr>
          <w:p w14:paraId="5875DAD1" w14:textId="77777777" w:rsidR="00B65117" w:rsidRDefault="00B65117" w:rsidP="00E1381E">
            <w:pPr>
              <w:pStyle w:val="Table10ptText-ASDEFCON"/>
            </w:pPr>
            <w:r>
              <w:t>IS</w:t>
            </w:r>
            <w:r>
              <w:tab/>
            </w:r>
            <w:r w:rsidRPr="00EB5CC6">
              <w:t>DI-SESS-8163</w:t>
            </w:r>
            <w:r>
              <w:t>2</w:t>
            </w:r>
          </w:p>
        </w:tc>
      </w:tr>
      <w:tr w:rsidR="00B65117" w14:paraId="02586B82" w14:textId="77777777" w:rsidTr="00DD3B63">
        <w:tc>
          <w:tcPr>
            <w:tcW w:w="1400" w:type="dxa"/>
            <w:vMerge/>
          </w:tcPr>
          <w:p w14:paraId="27B57B7C" w14:textId="77777777" w:rsidR="00B65117" w:rsidRPr="00EB4030" w:rsidRDefault="00B65117" w:rsidP="00EB4030">
            <w:pPr>
              <w:pStyle w:val="Table10ptText-ASDEFCON"/>
              <w:rPr>
                <w:b/>
              </w:rPr>
            </w:pPr>
          </w:p>
        </w:tc>
        <w:tc>
          <w:tcPr>
            <w:tcW w:w="3100" w:type="dxa"/>
            <w:tcBorders>
              <w:left w:val="nil"/>
            </w:tcBorders>
          </w:tcPr>
          <w:p w14:paraId="784F1411" w14:textId="77777777" w:rsidR="00B65117" w:rsidRPr="00850FC3" w:rsidRDefault="00B65117" w:rsidP="00E1381E">
            <w:pPr>
              <w:pStyle w:val="Table10ptText-ASDEFCON"/>
            </w:pPr>
            <w:r w:rsidRPr="00850FC3">
              <w:t>Design Document</w:t>
            </w:r>
          </w:p>
        </w:tc>
        <w:tc>
          <w:tcPr>
            <w:tcW w:w="3200" w:type="dxa"/>
          </w:tcPr>
          <w:p w14:paraId="0CC1D015" w14:textId="77777777" w:rsidR="00B65117" w:rsidRDefault="00B65117" w:rsidP="00E1381E">
            <w:pPr>
              <w:pStyle w:val="Table10ptText-ASDEFCON"/>
            </w:pPr>
            <w:r>
              <w:t xml:space="preserve">SSDD </w:t>
            </w:r>
            <w:r>
              <w:tab/>
              <w:t>DI-IPSC-81432A</w:t>
            </w:r>
          </w:p>
        </w:tc>
      </w:tr>
      <w:tr w:rsidR="00B65117" w14:paraId="2D395ED9" w14:textId="77777777" w:rsidTr="00DD3B63">
        <w:tc>
          <w:tcPr>
            <w:tcW w:w="1400" w:type="dxa"/>
            <w:vMerge w:val="restart"/>
          </w:tcPr>
          <w:p w14:paraId="1520FE58" w14:textId="77777777" w:rsidR="00B65117" w:rsidRPr="00EB4030" w:rsidRDefault="00B65117" w:rsidP="00E1381E">
            <w:pPr>
              <w:pStyle w:val="Table10ptText-ASDEFCON"/>
            </w:pPr>
            <w:r w:rsidRPr="00EB4030">
              <w:t>Hardware</w:t>
            </w:r>
          </w:p>
        </w:tc>
        <w:tc>
          <w:tcPr>
            <w:tcW w:w="3100" w:type="dxa"/>
          </w:tcPr>
          <w:p w14:paraId="2DCA3E94" w14:textId="77777777" w:rsidR="00B65117" w:rsidRPr="00850FC3" w:rsidRDefault="00B65117" w:rsidP="00E1381E">
            <w:pPr>
              <w:pStyle w:val="Table10ptText-ASDEFCON"/>
            </w:pPr>
            <w:r w:rsidRPr="00850FC3">
              <w:t>Specification</w:t>
            </w:r>
          </w:p>
        </w:tc>
        <w:tc>
          <w:tcPr>
            <w:tcW w:w="3200" w:type="dxa"/>
          </w:tcPr>
          <w:p w14:paraId="42CF7E9F" w14:textId="77777777" w:rsidR="00B65117" w:rsidRDefault="00B65117" w:rsidP="00E1381E">
            <w:pPr>
              <w:pStyle w:val="Table10ptText-ASDEFCON"/>
            </w:pPr>
            <w:r>
              <w:tab/>
              <w:t>MIL-STD-961E</w:t>
            </w:r>
          </w:p>
        </w:tc>
      </w:tr>
      <w:tr w:rsidR="00B65117" w14:paraId="2DF59C37" w14:textId="77777777" w:rsidTr="00DD3B63">
        <w:tc>
          <w:tcPr>
            <w:tcW w:w="1400" w:type="dxa"/>
            <w:vMerge/>
          </w:tcPr>
          <w:p w14:paraId="0CF87072" w14:textId="77777777" w:rsidR="00B65117" w:rsidRPr="00EB4030" w:rsidRDefault="00B65117" w:rsidP="00EB4030">
            <w:pPr>
              <w:pStyle w:val="Table10ptText-ASDEFCON"/>
              <w:rPr>
                <w:b/>
              </w:rPr>
            </w:pPr>
          </w:p>
        </w:tc>
        <w:tc>
          <w:tcPr>
            <w:tcW w:w="3100" w:type="dxa"/>
          </w:tcPr>
          <w:p w14:paraId="31FE6F13" w14:textId="77777777" w:rsidR="00B65117" w:rsidRPr="00850FC3" w:rsidRDefault="00B65117" w:rsidP="00E1381E">
            <w:pPr>
              <w:pStyle w:val="Table10ptText-ASDEFCON"/>
            </w:pPr>
            <w:r w:rsidRPr="00850FC3">
              <w:t>Interface Control Document</w:t>
            </w:r>
          </w:p>
        </w:tc>
        <w:tc>
          <w:tcPr>
            <w:tcW w:w="3200" w:type="dxa"/>
          </w:tcPr>
          <w:p w14:paraId="08F80572" w14:textId="77777777" w:rsidR="00B65117" w:rsidRDefault="00B65117" w:rsidP="00E1381E">
            <w:pPr>
              <w:pStyle w:val="Table10ptText-ASDEFCON"/>
            </w:pPr>
            <w:r>
              <w:t>ICD</w:t>
            </w:r>
            <w:r>
              <w:tab/>
              <w:t>MIL-STD-490A</w:t>
            </w:r>
          </w:p>
        </w:tc>
      </w:tr>
      <w:tr w:rsidR="00B65117" w14:paraId="52BBC247" w14:textId="77777777" w:rsidTr="00DD3B63">
        <w:tc>
          <w:tcPr>
            <w:tcW w:w="1400" w:type="dxa"/>
            <w:vMerge/>
          </w:tcPr>
          <w:p w14:paraId="4276AD7E" w14:textId="77777777" w:rsidR="00B65117" w:rsidRPr="00EB4030" w:rsidRDefault="00B65117" w:rsidP="00EB4030">
            <w:pPr>
              <w:pStyle w:val="Table10ptText-ASDEFCON"/>
              <w:rPr>
                <w:b/>
              </w:rPr>
            </w:pPr>
          </w:p>
        </w:tc>
        <w:tc>
          <w:tcPr>
            <w:tcW w:w="3100" w:type="dxa"/>
          </w:tcPr>
          <w:p w14:paraId="5DEA8780" w14:textId="77777777" w:rsidR="00B65117" w:rsidRPr="00850FC3" w:rsidRDefault="00B65117" w:rsidP="00E1381E">
            <w:pPr>
              <w:pStyle w:val="Table10ptText-ASDEFCON"/>
            </w:pPr>
            <w:r w:rsidRPr="00850FC3">
              <w:t>Design Document</w:t>
            </w:r>
          </w:p>
        </w:tc>
        <w:tc>
          <w:tcPr>
            <w:tcW w:w="3200" w:type="dxa"/>
          </w:tcPr>
          <w:p w14:paraId="095D1358" w14:textId="77777777" w:rsidR="00B65117" w:rsidRDefault="00B65117" w:rsidP="00E1381E">
            <w:pPr>
              <w:pStyle w:val="Table10ptText-ASDEFCON"/>
            </w:pPr>
            <w:r>
              <w:t xml:space="preserve">SSDD </w:t>
            </w:r>
            <w:r>
              <w:tab/>
              <w:t>DI-IPSC-81432A</w:t>
            </w:r>
          </w:p>
        </w:tc>
      </w:tr>
      <w:tr w:rsidR="00B65117" w14:paraId="1EDCC08D" w14:textId="77777777" w:rsidTr="00DD3B63">
        <w:tc>
          <w:tcPr>
            <w:tcW w:w="1400" w:type="dxa"/>
            <w:vMerge w:val="restart"/>
          </w:tcPr>
          <w:p w14:paraId="0818F730" w14:textId="77777777" w:rsidR="00B65117" w:rsidRPr="00EB4030" w:rsidRDefault="00B65117" w:rsidP="00E1381E">
            <w:pPr>
              <w:pStyle w:val="Table10ptText-ASDEFCON"/>
            </w:pPr>
            <w:r w:rsidRPr="00EB4030">
              <w:t>Software</w:t>
            </w:r>
          </w:p>
        </w:tc>
        <w:tc>
          <w:tcPr>
            <w:tcW w:w="3100" w:type="dxa"/>
          </w:tcPr>
          <w:p w14:paraId="40CF944D" w14:textId="77777777" w:rsidR="00B65117" w:rsidRPr="00850FC3" w:rsidRDefault="00B65117" w:rsidP="00E1381E">
            <w:pPr>
              <w:pStyle w:val="Table10ptText-ASDEFCON"/>
            </w:pPr>
            <w:r w:rsidRPr="00850FC3">
              <w:t>Requirement Specification</w:t>
            </w:r>
          </w:p>
        </w:tc>
        <w:tc>
          <w:tcPr>
            <w:tcW w:w="3200" w:type="dxa"/>
          </w:tcPr>
          <w:p w14:paraId="767919B9" w14:textId="77777777" w:rsidR="00B65117" w:rsidRDefault="00B65117" w:rsidP="00E1381E">
            <w:pPr>
              <w:pStyle w:val="Table10ptText-ASDEFCON"/>
            </w:pPr>
            <w:r>
              <w:t>SRS</w:t>
            </w:r>
            <w:r>
              <w:tab/>
              <w:t>DI-IPSC-81433A</w:t>
            </w:r>
          </w:p>
        </w:tc>
      </w:tr>
      <w:tr w:rsidR="00B65117" w14:paraId="3FA20EA3" w14:textId="77777777" w:rsidTr="00DD3B63">
        <w:tc>
          <w:tcPr>
            <w:tcW w:w="1400" w:type="dxa"/>
            <w:vMerge/>
          </w:tcPr>
          <w:p w14:paraId="15D39BE5" w14:textId="77777777" w:rsidR="00B65117" w:rsidRDefault="00B65117" w:rsidP="00EB4030">
            <w:pPr>
              <w:pStyle w:val="Table10ptHeading-ASDEFCON"/>
            </w:pPr>
          </w:p>
        </w:tc>
        <w:tc>
          <w:tcPr>
            <w:tcW w:w="3100" w:type="dxa"/>
          </w:tcPr>
          <w:p w14:paraId="72105C48" w14:textId="77777777" w:rsidR="00B65117" w:rsidRPr="00850FC3" w:rsidRDefault="00B65117" w:rsidP="00E1381E">
            <w:pPr>
              <w:pStyle w:val="Table10ptText-ASDEFCON"/>
            </w:pPr>
            <w:r w:rsidRPr="00850FC3">
              <w:t>Interface Specification</w:t>
            </w:r>
          </w:p>
        </w:tc>
        <w:tc>
          <w:tcPr>
            <w:tcW w:w="3200" w:type="dxa"/>
          </w:tcPr>
          <w:p w14:paraId="78B129EB" w14:textId="77777777" w:rsidR="00B65117" w:rsidRDefault="00B65117" w:rsidP="00E1381E">
            <w:pPr>
              <w:pStyle w:val="Table10ptText-ASDEFCON"/>
            </w:pPr>
            <w:r>
              <w:t>IRS</w:t>
            </w:r>
            <w:r>
              <w:tab/>
              <w:t>DI-IPSC-81434A</w:t>
            </w:r>
          </w:p>
        </w:tc>
      </w:tr>
      <w:tr w:rsidR="00B65117" w14:paraId="237C9D48" w14:textId="77777777" w:rsidTr="00DD3B63">
        <w:tc>
          <w:tcPr>
            <w:tcW w:w="1400" w:type="dxa"/>
            <w:vMerge/>
          </w:tcPr>
          <w:p w14:paraId="47185D34" w14:textId="77777777" w:rsidR="00B65117" w:rsidRDefault="00B65117" w:rsidP="00EB4030">
            <w:pPr>
              <w:pStyle w:val="Table10ptHeading-ASDEFCON"/>
            </w:pPr>
          </w:p>
        </w:tc>
        <w:tc>
          <w:tcPr>
            <w:tcW w:w="3100" w:type="dxa"/>
          </w:tcPr>
          <w:p w14:paraId="0CBC7381" w14:textId="77777777" w:rsidR="00B65117" w:rsidRPr="00850FC3" w:rsidRDefault="00B65117" w:rsidP="00E1381E">
            <w:pPr>
              <w:pStyle w:val="Table10ptText-ASDEFCON"/>
            </w:pPr>
            <w:r w:rsidRPr="00850FC3">
              <w:t>Software Design Description</w:t>
            </w:r>
          </w:p>
        </w:tc>
        <w:tc>
          <w:tcPr>
            <w:tcW w:w="3200" w:type="dxa"/>
          </w:tcPr>
          <w:p w14:paraId="34A7C6A6" w14:textId="77777777" w:rsidR="00B65117" w:rsidRDefault="00B65117" w:rsidP="00E1381E">
            <w:pPr>
              <w:pStyle w:val="Table10ptText-ASDEFCON"/>
            </w:pPr>
            <w:r>
              <w:t>SDD</w:t>
            </w:r>
            <w:r>
              <w:tab/>
              <w:t>DI-IPSC-81435A</w:t>
            </w:r>
          </w:p>
        </w:tc>
      </w:tr>
      <w:tr w:rsidR="00B65117" w14:paraId="0EC67B7B" w14:textId="77777777" w:rsidTr="00DD3B63">
        <w:tc>
          <w:tcPr>
            <w:tcW w:w="1400" w:type="dxa"/>
            <w:vMerge/>
          </w:tcPr>
          <w:p w14:paraId="7EAA97DD" w14:textId="77777777" w:rsidR="00B65117" w:rsidRDefault="00B65117" w:rsidP="00EB4030">
            <w:pPr>
              <w:pStyle w:val="Table10ptHeading-ASDEFCON"/>
            </w:pPr>
          </w:p>
        </w:tc>
        <w:tc>
          <w:tcPr>
            <w:tcW w:w="3100" w:type="dxa"/>
          </w:tcPr>
          <w:p w14:paraId="7190E8C7" w14:textId="77777777" w:rsidR="00B65117" w:rsidRPr="00850FC3" w:rsidRDefault="00B65117" w:rsidP="00E1381E">
            <w:pPr>
              <w:pStyle w:val="Table10ptText-ASDEFCON"/>
            </w:pPr>
            <w:r w:rsidRPr="00850FC3">
              <w:t>Interface Design Description</w:t>
            </w:r>
          </w:p>
        </w:tc>
        <w:tc>
          <w:tcPr>
            <w:tcW w:w="3200" w:type="dxa"/>
          </w:tcPr>
          <w:p w14:paraId="5F3EFEEC" w14:textId="77777777" w:rsidR="00B65117" w:rsidRDefault="00B65117" w:rsidP="00E1381E">
            <w:pPr>
              <w:pStyle w:val="Table10ptText-ASDEFCON"/>
            </w:pPr>
            <w:r>
              <w:t>IDD</w:t>
            </w:r>
            <w:r>
              <w:tab/>
              <w:t>DI-IPSC-81436A</w:t>
            </w:r>
          </w:p>
        </w:tc>
      </w:tr>
      <w:tr w:rsidR="00B65117" w14:paraId="17324A53" w14:textId="77777777" w:rsidTr="00DD3B63">
        <w:tc>
          <w:tcPr>
            <w:tcW w:w="1400" w:type="dxa"/>
            <w:vMerge/>
          </w:tcPr>
          <w:p w14:paraId="6F7BC5B1" w14:textId="77777777" w:rsidR="00B65117" w:rsidRDefault="00B65117" w:rsidP="00EB4030">
            <w:pPr>
              <w:pStyle w:val="Table10ptHeading-ASDEFCON"/>
            </w:pPr>
          </w:p>
        </w:tc>
        <w:tc>
          <w:tcPr>
            <w:tcW w:w="3100" w:type="dxa"/>
          </w:tcPr>
          <w:p w14:paraId="7A5C175A" w14:textId="77777777" w:rsidR="00B65117" w:rsidRPr="00850FC3" w:rsidRDefault="00B65117" w:rsidP="00E1381E">
            <w:pPr>
              <w:pStyle w:val="Table10ptText-ASDEFCON"/>
            </w:pPr>
            <w:r w:rsidRPr="00850FC3">
              <w:t>Software Test Description</w:t>
            </w:r>
          </w:p>
        </w:tc>
        <w:tc>
          <w:tcPr>
            <w:tcW w:w="3200" w:type="dxa"/>
          </w:tcPr>
          <w:p w14:paraId="39F8C1DF" w14:textId="77777777" w:rsidR="00B65117" w:rsidRDefault="00B65117" w:rsidP="00E1381E">
            <w:pPr>
              <w:pStyle w:val="Table10ptText-ASDEFCON"/>
            </w:pPr>
            <w:r>
              <w:t>STD</w:t>
            </w:r>
            <w:r>
              <w:tab/>
              <w:t>DI-IPSC-81439A</w:t>
            </w:r>
          </w:p>
        </w:tc>
      </w:tr>
      <w:tr w:rsidR="00B65117" w14:paraId="4CCF9DAE" w14:textId="77777777" w:rsidTr="00DD3B63">
        <w:tc>
          <w:tcPr>
            <w:tcW w:w="1400" w:type="dxa"/>
            <w:vMerge/>
          </w:tcPr>
          <w:p w14:paraId="7F5A2279" w14:textId="77777777" w:rsidR="00B65117" w:rsidRDefault="00B65117" w:rsidP="00EB4030">
            <w:pPr>
              <w:pStyle w:val="Table10ptHeading-ASDEFCON"/>
            </w:pPr>
          </w:p>
        </w:tc>
        <w:tc>
          <w:tcPr>
            <w:tcW w:w="3100" w:type="dxa"/>
          </w:tcPr>
          <w:p w14:paraId="3FE9715F" w14:textId="77777777" w:rsidR="00B65117" w:rsidRPr="00850FC3" w:rsidRDefault="00B65117" w:rsidP="00E1381E">
            <w:pPr>
              <w:pStyle w:val="Table10ptText-ASDEFCON"/>
            </w:pPr>
            <w:r w:rsidRPr="00850FC3">
              <w:t>Software Test Report</w:t>
            </w:r>
          </w:p>
        </w:tc>
        <w:tc>
          <w:tcPr>
            <w:tcW w:w="3200" w:type="dxa"/>
          </w:tcPr>
          <w:p w14:paraId="79AF1543" w14:textId="77777777" w:rsidR="00B65117" w:rsidRDefault="00B65117" w:rsidP="00E1381E">
            <w:pPr>
              <w:pStyle w:val="Table10ptText-ASDEFCON"/>
            </w:pPr>
            <w:r>
              <w:t>STR</w:t>
            </w:r>
            <w:r>
              <w:tab/>
              <w:t>DI-IPSC-81440A</w:t>
            </w:r>
          </w:p>
        </w:tc>
      </w:tr>
      <w:tr w:rsidR="00B65117" w14:paraId="5F214565" w14:textId="77777777" w:rsidTr="00DD3B63">
        <w:tc>
          <w:tcPr>
            <w:tcW w:w="1400" w:type="dxa"/>
            <w:vMerge/>
          </w:tcPr>
          <w:p w14:paraId="53E0FD3E" w14:textId="77777777" w:rsidR="00B65117" w:rsidRDefault="00B65117" w:rsidP="00EB4030">
            <w:pPr>
              <w:pStyle w:val="Table10ptHeading-ASDEFCON"/>
            </w:pPr>
          </w:p>
        </w:tc>
        <w:tc>
          <w:tcPr>
            <w:tcW w:w="3100" w:type="dxa"/>
          </w:tcPr>
          <w:p w14:paraId="796015FA" w14:textId="77777777" w:rsidR="00B65117" w:rsidRPr="00850FC3" w:rsidRDefault="00B65117" w:rsidP="00E1381E">
            <w:pPr>
              <w:pStyle w:val="Table10ptText-ASDEFCON"/>
            </w:pPr>
            <w:r w:rsidRPr="00850FC3">
              <w:t>Software Product Specification</w:t>
            </w:r>
          </w:p>
        </w:tc>
        <w:tc>
          <w:tcPr>
            <w:tcW w:w="3200" w:type="dxa"/>
          </w:tcPr>
          <w:p w14:paraId="76380B95" w14:textId="77777777" w:rsidR="00B65117" w:rsidRDefault="00B65117" w:rsidP="00E1381E">
            <w:pPr>
              <w:pStyle w:val="Table10ptText-ASDEFCON"/>
            </w:pPr>
            <w:r>
              <w:t>SPS</w:t>
            </w:r>
            <w:r>
              <w:tab/>
              <w:t>DI-IPSC-81441A</w:t>
            </w:r>
          </w:p>
        </w:tc>
      </w:tr>
      <w:tr w:rsidR="00B65117" w14:paraId="72A05FA9" w14:textId="77777777" w:rsidTr="00DD3B63">
        <w:tc>
          <w:tcPr>
            <w:tcW w:w="1400" w:type="dxa"/>
            <w:vMerge/>
          </w:tcPr>
          <w:p w14:paraId="1A700DAF" w14:textId="77777777" w:rsidR="00B65117" w:rsidRDefault="00B65117" w:rsidP="00EB4030">
            <w:pPr>
              <w:pStyle w:val="Table10ptHeading-ASDEFCON"/>
            </w:pPr>
          </w:p>
        </w:tc>
        <w:tc>
          <w:tcPr>
            <w:tcW w:w="3100" w:type="dxa"/>
          </w:tcPr>
          <w:p w14:paraId="57C9ABD1" w14:textId="77777777" w:rsidR="00B65117" w:rsidRPr="00850FC3" w:rsidRDefault="00B65117" w:rsidP="00E1381E">
            <w:pPr>
              <w:pStyle w:val="Table10ptText-ASDEFCON"/>
            </w:pPr>
            <w:r w:rsidRPr="00850FC3">
              <w:t>Software Version Description</w:t>
            </w:r>
          </w:p>
        </w:tc>
        <w:tc>
          <w:tcPr>
            <w:tcW w:w="3200" w:type="dxa"/>
          </w:tcPr>
          <w:p w14:paraId="6ED1686F" w14:textId="77777777" w:rsidR="00B65117" w:rsidRDefault="00B65117" w:rsidP="00E1381E">
            <w:pPr>
              <w:pStyle w:val="Table10ptText-ASDEFCON"/>
            </w:pPr>
            <w:r>
              <w:t>SVD</w:t>
            </w:r>
            <w:r>
              <w:tab/>
              <w:t>DI-IPSC-81442A</w:t>
            </w:r>
          </w:p>
        </w:tc>
      </w:tr>
    </w:tbl>
    <w:p w14:paraId="0D82C19F" w14:textId="77777777" w:rsidR="00E864EE" w:rsidRDefault="00E864EE" w:rsidP="007E3B13">
      <w:pPr>
        <w:pStyle w:val="ASDEFCONOptionSpace"/>
      </w:pPr>
      <w:bookmarkStart w:id="34" w:name="_Ref450061772"/>
      <w:bookmarkStart w:id="35" w:name="_Ref473106262"/>
      <w:bookmarkStart w:id="36" w:name="_Ref450061767"/>
      <w:bookmarkStart w:id="37" w:name="_Ref473106255"/>
    </w:p>
    <w:p w14:paraId="6C4AA18A" w14:textId="77777777" w:rsidR="00636BDC" w:rsidRDefault="00636BDC" w:rsidP="00E1381E">
      <w:pPr>
        <w:pStyle w:val="SOWHL3-ASDEFCON"/>
      </w:pPr>
      <w:bookmarkStart w:id="38" w:name="_Ref487785106"/>
      <w:r>
        <w:t>Specific Requirements – Drawing List</w:t>
      </w:r>
      <w:bookmarkEnd w:id="34"/>
      <w:bookmarkEnd w:id="35"/>
      <w:bookmarkEnd w:id="38"/>
    </w:p>
    <w:p w14:paraId="06240E7E" w14:textId="5294A003" w:rsidR="00636BDC" w:rsidRDefault="00636BDC" w:rsidP="00E1381E">
      <w:pPr>
        <w:pStyle w:val="Note-ASDEFCON"/>
      </w:pPr>
      <w:r>
        <w:t xml:space="preserve">Note: </w:t>
      </w:r>
      <w:r w:rsidR="00B60470">
        <w:t xml:space="preserve"> </w:t>
      </w:r>
      <w:r w:rsidRPr="00020633">
        <w:t xml:space="preserve">The CDRL may specify </w:t>
      </w:r>
      <w:r w:rsidR="00AC0D14">
        <w:t xml:space="preserve">individual </w:t>
      </w:r>
      <w:r w:rsidRPr="00020633">
        <w:t xml:space="preserve">delivery </w:t>
      </w:r>
      <w:r>
        <w:t xml:space="preserve">requirements </w:t>
      </w:r>
      <w:r w:rsidRPr="00020633">
        <w:t xml:space="preserve">for this element of the </w:t>
      </w:r>
      <w:r w:rsidR="00AC0D14">
        <w:t>MTDI</w:t>
      </w:r>
      <w:r>
        <w:t>.</w:t>
      </w:r>
      <w:r w:rsidR="009E0E25">
        <w:t xml:space="preserve">  In this DID, </w:t>
      </w:r>
      <w:r w:rsidR="00621AD0">
        <w:t>E</w:t>
      </w:r>
      <w:r w:rsidR="00621AD0" w:rsidRPr="0005125E">
        <w:t>ngineering Drawings</w:t>
      </w:r>
      <w:r w:rsidR="009E0E25" w:rsidRPr="0005125E">
        <w:t xml:space="preserve"> </w:t>
      </w:r>
      <w:r w:rsidR="002D7162">
        <w:t xml:space="preserve">has the meaning of </w:t>
      </w:r>
      <w:r w:rsidR="00CB1DFF">
        <w:t xml:space="preserve">‘Engineering Design Data’ as defined in DEF(AUST) 5085C and </w:t>
      </w:r>
      <w:r w:rsidR="009E0E25" w:rsidRPr="0005125E">
        <w:t>refers to technical drawings and data sets for physical design data (eg, three-dimensional modelling and computer-aided design data), which represent hardware products of the Materiel System</w:t>
      </w:r>
      <w:r w:rsidR="009E0E25">
        <w:t>.</w:t>
      </w:r>
    </w:p>
    <w:p w14:paraId="304CA5DB" w14:textId="36E21EEE" w:rsidR="00636BDC" w:rsidRDefault="00636BDC" w:rsidP="00E1381E">
      <w:pPr>
        <w:pStyle w:val="SOWTL4-ASDEFCON"/>
      </w:pPr>
      <w:r>
        <w:t xml:space="preserve">The </w:t>
      </w:r>
      <w:r w:rsidR="00D1134A">
        <w:t xml:space="preserve">MTDI </w:t>
      </w:r>
      <w:r>
        <w:t>shall, pursuant to clause</w:t>
      </w:r>
      <w:r w:rsidR="0085450E">
        <w:t>s</w:t>
      </w:r>
      <w:r>
        <w:t xml:space="preserve"> </w:t>
      </w:r>
      <w:r>
        <w:fldChar w:fldCharType="begin"/>
      </w:r>
      <w:r>
        <w:instrText xml:space="preserve"> REF _Ref469312604 \r \h </w:instrText>
      </w:r>
      <w:r>
        <w:fldChar w:fldCharType="separate"/>
      </w:r>
      <w:r w:rsidR="00EE3F84">
        <w:t>6.1.2</w:t>
      </w:r>
      <w:r>
        <w:fldChar w:fldCharType="end"/>
      </w:r>
      <w:r w:rsidR="0085450E" w:rsidRPr="0085450E">
        <w:t xml:space="preserve"> </w:t>
      </w:r>
      <w:r w:rsidR="0085450E">
        <w:t xml:space="preserve">and </w:t>
      </w:r>
      <w:r w:rsidR="0085450E">
        <w:fldChar w:fldCharType="begin"/>
      </w:r>
      <w:r w:rsidR="0085450E">
        <w:instrText xml:space="preserve"> REF _Ref62572904 \r \h </w:instrText>
      </w:r>
      <w:r w:rsidR="0085450E">
        <w:fldChar w:fldCharType="separate"/>
      </w:r>
      <w:r w:rsidR="00EE3F84">
        <w:t>6.1.3</w:t>
      </w:r>
      <w:r w:rsidR="0085450E">
        <w:fldChar w:fldCharType="end"/>
      </w:r>
      <w:r>
        <w:t xml:space="preserve">, enable a subset of the </w:t>
      </w:r>
      <w:r w:rsidR="00D1134A">
        <w:t>MTDI</w:t>
      </w:r>
      <w:r>
        <w:t xml:space="preserve"> </w:t>
      </w:r>
      <w:r w:rsidR="0085450E">
        <w:t xml:space="preserve">to be derived </w:t>
      </w:r>
      <w:r>
        <w:t>that lists all drawings (both new and existing) that relate to the Mission System and Support System (‘</w:t>
      </w:r>
      <w:r>
        <w:rPr>
          <w:b/>
        </w:rPr>
        <w:t>Drawing List</w:t>
      </w:r>
      <w:r>
        <w:t>’).</w:t>
      </w:r>
    </w:p>
    <w:p w14:paraId="51895F30" w14:textId="16849A3A" w:rsidR="00646FDB" w:rsidRDefault="00646FDB" w:rsidP="00646FDB">
      <w:pPr>
        <w:pStyle w:val="Note-ASDEFCON"/>
      </w:pPr>
      <w:r>
        <w:t xml:space="preserve">Note: Some of the </w:t>
      </w:r>
      <w:r w:rsidR="00D45B04">
        <w:t xml:space="preserve">drawings </w:t>
      </w:r>
      <w:r>
        <w:t>to be listed will also appear within the SSTDL (</w:t>
      </w:r>
      <w:r w:rsidR="000B3370">
        <w:t xml:space="preserve">see </w:t>
      </w:r>
      <w:r>
        <w:t xml:space="preserve">clause </w:t>
      </w:r>
      <w:r>
        <w:fldChar w:fldCharType="begin"/>
      </w:r>
      <w:r>
        <w:instrText xml:space="preserve"> REF _Ref225759311 \w \h </w:instrText>
      </w:r>
      <w:r>
        <w:fldChar w:fldCharType="separate"/>
      </w:r>
      <w:r w:rsidR="00EE3F84">
        <w:t>6.2.5.1</w:t>
      </w:r>
      <w:r>
        <w:fldChar w:fldCharType="end"/>
      </w:r>
      <w:r>
        <w:t>).</w:t>
      </w:r>
    </w:p>
    <w:p w14:paraId="0783913D" w14:textId="10AFC5A1" w:rsidR="00636BDC" w:rsidRDefault="00636BDC" w:rsidP="00E1381E">
      <w:pPr>
        <w:pStyle w:val="SOWTL4-ASDEFCON"/>
      </w:pPr>
      <w:r>
        <w:t xml:space="preserve">The Drawing List shall include all </w:t>
      </w:r>
      <w:r w:rsidR="00621AD0">
        <w:t>Engineering Drawings</w:t>
      </w:r>
      <w:r w:rsidR="00FC3280" w:rsidRPr="00FC3280">
        <w:t xml:space="preserve"> </w:t>
      </w:r>
      <w:r w:rsidR="00FC3280">
        <w:t>required</w:t>
      </w:r>
      <w:r>
        <w:t>:</w:t>
      </w:r>
    </w:p>
    <w:p w14:paraId="52BFF420" w14:textId="2637F499" w:rsidR="00646FDB" w:rsidRDefault="00646FDB" w:rsidP="00E1381E">
      <w:pPr>
        <w:pStyle w:val="SOWSubL1-ASDEFCON"/>
      </w:pPr>
      <w:r>
        <w:t>by the Specifications at Annex A to the SOW;</w:t>
      </w:r>
    </w:p>
    <w:p w14:paraId="3CCCDFA3" w14:textId="7B3AD45E" w:rsidR="006C5145" w:rsidRDefault="006C5145" w:rsidP="00E1381E">
      <w:pPr>
        <w:pStyle w:val="SOWSubL1-ASDEFCON"/>
      </w:pPr>
      <w:r>
        <w:t xml:space="preserve">to </w:t>
      </w:r>
      <w:r w:rsidR="000B3370">
        <w:t>undertake</w:t>
      </w:r>
      <w:r>
        <w:t xml:space="preserve"> the work requirements </w:t>
      </w:r>
      <w:r w:rsidR="000B3370">
        <w:t>of</w:t>
      </w:r>
      <w:r w:rsidR="00D6211E">
        <w:t xml:space="preserve"> the Contract, including </w:t>
      </w:r>
      <w:r w:rsidR="00CA6654">
        <w:t xml:space="preserve">those </w:t>
      </w:r>
      <w:r w:rsidR="000B3370">
        <w:t xml:space="preserve">drawings </w:t>
      </w:r>
      <w:r w:rsidR="00CA6654">
        <w:t>defined under clause 4.5.4 of the SOW</w:t>
      </w:r>
      <w:r>
        <w:t>;</w:t>
      </w:r>
    </w:p>
    <w:p w14:paraId="4227AFE1" w14:textId="1BDB2364" w:rsidR="00D6211E" w:rsidRDefault="006C5145" w:rsidP="00E1381E">
      <w:pPr>
        <w:pStyle w:val="SOWSubL1-ASDEFCON"/>
      </w:pPr>
      <w:r>
        <w:t xml:space="preserve">if applicable, to enable </w:t>
      </w:r>
      <w:r w:rsidR="000B3370">
        <w:t>the</w:t>
      </w:r>
      <w:r w:rsidR="00083A68" w:rsidRPr="00083A68">
        <w:t xml:space="preserve"> </w:t>
      </w:r>
      <w:r w:rsidR="00083A68">
        <w:t>design</w:t>
      </w:r>
      <w:r w:rsidR="000B3370">
        <w:t xml:space="preserve"> </w:t>
      </w:r>
      <w:r w:rsidR="00083A68">
        <w:t xml:space="preserve">of </w:t>
      </w:r>
      <w:r w:rsidR="00CA6654">
        <w:t>interface</w:t>
      </w:r>
      <w:r w:rsidR="00083A68">
        <w:t>s</w:t>
      </w:r>
      <w:r w:rsidR="00CA6654">
        <w:t xml:space="preserve"> for Other Capabilities and </w:t>
      </w:r>
      <w:r w:rsidR="00083A68">
        <w:t xml:space="preserve">for related </w:t>
      </w:r>
      <w:r>
        <w:t>installation</w:t>
      </w:r>
      <w:r w:rsidR="00CA6654">
        <w:t xml:space="preserve"> work </w:t>
      </w:r>
      <w:r w:rsidR="00F01F9E">
        <w:t xml:space="preserve">to be performed </w:t>
      </w:r>
      <w:r w:rsidR="00CA6654">
        <w:t>by Associated Parties</w:t>
      </w:r>
      <w:r>
        <w:t>; and</w:t>
      </w:r>
    </w:p>
    <w:p w14:paraId="2AD6ADFE" w14:textId="2329D183" w:rsidR="00636BDC" w:rsidRDefault="000B3370" w:rsidP="00E1381E">
      <w:pPr>
        <w:pStyle w:val="SOWSubL1-ASDEFCON"/>
      </w:pPr>
      <w:r>
        <w:t>to implement the</w:t>
      </w:r>
      <w:r w:rsidR="006C5145">
        <w:t xml:space="preserve"> </w:t>
      </w:r>
      <w:r w:rsidR="00CA6654">
        <w:t xml:space="preserve">Support System, </w:t>
      </w:r>
      <w:r>
        <w:t>meeting the requirements of the SSFBL</w:t>
      </w:r>
      <w:r w:rsidR="00CA6654">
        <w:t>,</w:t>
      </w:r>
      <w:r w:rsidR="00CA6654" w:rsidRPr="00CA6654">
        <w:t xml:space="preserve"> </w:t>
      </w:r>
      <w:r w:rsidR="00CA6654">
        <w:t xml:space="preserve">including those </w:t>
      </w:r>
      <w:r>
        <w:t>drawing</w:t>
      </w:r>
      <w:r w:rsidR="00083A68">
        <w:t>s</w:t>
      </w:r>
      <w:r>
        <w:t xml:space="preserve"> </w:t>
      </w:r>
      <w:r w:rsidR="00CA6654">
        <w:t>defined under clause 5.2.8.5 of the SOW</w:t>
      </w:r>
      <w:r w:rsidR="00636BDC">
        <w:t>.</w:t>
      </w:r>
    </w:p>
    <w:p w14:paraId="08DDB661" w14:textId="1CBE3A4C" w:rsidR="00636BDC" w:rsidRDefault="00636BDC" w:rsidP="00E1381E">
      <w:pPr>
        <w:pStyle w:val="SOWTL4-ASDEFCON"/>
      </w:pPr>
      <w:r>
        <w:t>When this DID is invoked under the Contract to define a Drawing List,</w:t>
      </w:r>
      <w:r w:rsidRPr="004B0E60">
        <w:t xml:space="preserve"> </w:t>
      </w:r>
      <w:r>
        <w:t xml:space="preserve">the data item shall include, for each identified drawing, the </w:t>
      </w:r>
      <w:r w:rsidRPr="00070A79">
        <w:rPr>
          <w:i/>
        </w:rPr>
        <w:t>common information</w:t>
      </w:r>
      <w:r>
        <w:t xml:space="preserve"> required by clause </w:t>
      </w:r>
      <w:r w:rsidRPr="00E07840">
        <w:fldChar w:fldCharType="begin"/>
      </w:r>
      <w:r w:rsidRPr="00E07840">
        <w:instrText xml:space="preserve"> REF _Ref481159655 \r \h </w:instrText>
      </w:r>
      <w:r>
        <w:instrText xml:space="preserve"> \* MERGEFORMAT </w:instrText>
      </w:r>
      <w:r w:rsidRPr="00E07840">
        <w:fldChar w:fldCharType="separate"/>
      </w:r>
      <w:r w:rsidR="00EE3F84">
        <w:t>6.2.2.1</w:t>
      </w:r>
      <w:r w:rsidRPr="00E07840">
        <w:fldChar w:fldCharType="end"/>
      </w:r>
      <w:r>
        <w:t xml:space="preserve"> and:</w:t>
      </w:r>
    </w:p>
    <w:p w14:paraId="3CAA5731" w14:textId="77777777" w:rsidR="00636BDC" w:rsidRDefault="00636BDC" w:rsidP="00E1381E">
      <w:pPr>
        <w:pStyle w:val="SOWSubL1-ASDEFCON"/>
      </w:pPr>
      <w:r>
        <w:t xml:space="preserve">manufacturer’s code (eg, </w:t>
      </w:r>
      <w:r w:rsidR="00D1134A">
        <w:t xml:space="preserve">CAGE code or </w:t>
      </w:r>
      <w:r w:rsidR="000E625D">
        <w:t xml:space="preserve">other </w:t>
      </w:r>
      <w:r>
        <w:t>enterprise identifier);</w:t>
      </w:r>
    </w:p>
    <w:p w14:paraId="6DDFD63A" w14:textId="77777777" w:rsidR="00636BDC" w:rsidRDefault="00636BDC" w:rsidP="00E1381E">
      <w:pPr>
        <w:pStyle w:val="SOWSubL1-ASDEFCON"/>
      </w:pPr>
      <w:r>
        <w:t>drawing size (</w:t>
      </w:r>
      <w:r w:rsidR="00D1134A">
        <w:t xml:space="preserve">eg, </w:t>
      </w:r>
      <w:r>
        <w:t>for drawings in aperture card format);</w:t>
      </w:r>
    </w:p>
    <w:p w14:paraId="3F2A70B2" w14:textId="77777777" w:rsidR="00636BDC" w:rsidRDefault="00636BDC" w:rsidP="00E1381E">
      <w:pPr>
        <w:pStyle w:val="SOWSubL1-ASDEFCON"/>
      </w:pPr>
      <w:r>
        <w:t>number of sheets, including the identification of the individual sheet numbers;</w:t>
      </w:r>
    </w:p>
    <w:p w14:paraId="5A323FCB" w14:textId="77777777" w:rsidR="00636BDC" w:rsidRDefault="00636BDC" w:rsidP="00E1381E">
      <w:pPr>
        <w:pStyle w:val="SOWSubL1-ASDEFCON"/>
      </w:pPr>
      <w:r>
        <w:t>next higher assembly or ‘used on’; and</w:t>
      </w:r>
    </w:p>
    <w:p w14:paraId="54C6347F" w14:textId="77777777" w:rsidR="003028A6" w:rsidRDefault="00636BDC" w:rsidP="00E1381E">
      <w:pPr>
        <w:pStyle w:val="SOWSubL1-ASDEFCON"/>
      </w:pPr>
      <w:r>
        <w:t xml:space="preserve">details of electronic </w:t>
      </w:r>
      <w:r w:rsidR="003028A6">
        <w:t>files including:</w:t>
      </w:r>
    </w:p>
    <w:p w14:paraId="52D8DF9A" w14:textId="77777777" w:rsidR="003028A6" w:rsidRDefault="003028A6" w:rsidP="00E1381E">
      <w:pPr>
        <w:pStyle w:val="SOWSubL2-ASDEFCON"/>
      </w:pPr>
      <w:r>
        <w:t xml:space="preserve">the file name and file format; </w:t>
      </w:r>
      <w:r w:rsidR="00636BDC">
        <w:t>and</w:t>
      </w:r>
    </w:p>
    <w:p w14:paraId="6506ED43" w14:textId="77777777" w:rsidR="00636BDC" w:rsidRPr="00810579" w:rsidRDefault="00636BDC" w:rsidP="00E1381E">
      <w:pPr>
        <w:pStyle w:val="SOWSubL2-ASDEFCON"/>
      </w:pPr>
      <w:r>
        <w:t xml:space="preserve">if applicable, </w:t>
      </w:r>
      <w:r w:rsidR="003028A6">
        <w:t xml:space="preserve">the </w:t>
      </w:r>
      <w:r>
        <w:t>storage media (eg, the volume name when stored over multiple media items).</w:t>
      </w:r>
    </w:p>
    <w:p w14:paraId="55C906C5" w14:textId="4DF507D6" w:rsidR="00636BDC" w:rsidRDefault="00636BDC" w:rsidP="00E1381E">
      <w:pPr>
        <w:pStyle w:val="SOWTL4-ASDEFCON"/>
      </w:pPr>
      <w:r>
        <w:t>T</w:t>
      </w:r>
      <w:r w:rsidRPr="004A2390">
        <w:t xml:space="preserve">he </w:t>
      </w:r>
      <w:r>
        <w:t>Drawing List</w:t>
      </w:r>
      <w:r w:rsidRPr="004A2390">
        <w:t xml:space="preserve"> shall</w:t>
      </w:r>
      <w:r>
        <w:t xml:space="preserve"> also</w:t>
      </w:r>
      <w:r w:rsidRPr="004A2390">
        <w:t xml:space="preserve"> include</w:t>
      </w:r>
      <w:r>
        <w:t xml:space="preserve"> the </w:t>
      </w:r>
      <w:r w:rsidR="00502757" w:rsidRPr="00502757">
        <w:rPr>
          <w:i/>
        </w:rPr>
        <w:t xml:space="preserve">common </w:t>
      </w:r>
      <w:r w:rsidRPr="00502757">
        <w:rPr>
          <w:i/>
        </w:rPr>
        <w:t>information</w:t>
      </w:r>
      <w:r>
        <w:t xml:space="preserve"> </w:t>
      </w:r>
      <w:r w:rsidR="00DD46A7">
        <w:t xml:space="preserve">(as </w:t>
      </w:r>
      <w:r>
        <w:t xml:space="preserve">required by clause </w:t>
      </w:r>
      <w:r w:rsidRPr="00E07840">
        <w:fldChar w:fldCharType="begin"/>
      </w:r>
      <w:r w:rsidRPr="00E07840">
        <w:instrText xml:space="preserve"> REF _Ref481159655 \r \h </w:instrText>
      </w:r>
      <w:r>
        <w:instrText xml:space="preserve"> \* MERGEFORMAT </w:instrText>
      </w:r>
      <w:r w:rsidRPr="00E07840">
        <w:fldChar w:fldCharType="separate"/>
      </w:r>
      <w:r w:rsidR="00EE3F84">
        <w:t>6.2.2.1</w:t>
      </w:r>
      <w:r w:rsidRPr="00E07840">
        <w:fldChar w:fldCharType="end"/>
      </w:r>
      <w:r w:rsidR="00DD46A7">
        <w:t>)</w:t>
      </w:r>
      <w:r>
        <w:t xml:space="preserve"> for the following types of documents, whe</w:t>
      </w:r>
      <w:r w:rsidR="00FA503C">
        <w:t>n</w:t>
      </w:r>
      <w:r>
        <w:t xml:space="preserve"> applicable:</w:t>
      </w:r>
    </w:p>
    <w:p w14:paraId="1C158ED5" w14:textId="62942510" w:rsidR="00636BDC" w:rsidRDefault="00636BDC" w:rsidP="00E1381E">
      <w:pPr>
        <w:pStyle w:val="SOWSubL1-ASDEFCON"/>
      </w:pPr>
      <w:r>
        <w:t>‘interpretation documents’, used to facilitate interpretation of each applicable Contractor and Subcontractor drawing system; and</w:t>
      </w:r>
    </w:p>
    <w:p w14:paraId="02153E00" w14:textId="77777777" w:rsidR="00636BDC" w:rsidRDefault="00636BDC" w:rsidP="00E1381E">
      <w:pPr>
        <w:pStyle w:val="SOWSubL1-ASDEFCON"/>
      </w:pPr>
      <w:r>
        <w:t>‘associated lists’, which</w:t>
      </w:r>
      <w:r w:rsidRPr="004A2390">
        <w:t xml:space="preserve"> tabulat</w:t>
      </w:r>
      <w:r>
        <w:t>e</w:t>
      </w:r>
      <w:r w:rsidRPr="004A2390">
        <w:t xml:space="preserve"> </w:t>
      </w:r>
      <w:r>
        <w:t xml:space="preserve">the </w:t>
      </w:r>
      <w:r w:rsidRPr="004A2390">
        <w:t>engineering information pertaining to item</w:t>
      </w:r>
      <w:r>
        <w:t>s</w:t>
      </w:r>
      <w:r w:rsidRPr="004A2390">
        <w:t xml:space="preserve"> depicted on an engineering drawing or </w:t>
      </w:r>
      <w:r>
        <w:t xml:space="preserve">a </w:t>
      </w:r>
      <w:r w:rsidRPr="004A2390">
        <w:t>set of drawings</w:t>
      </w:r>
      <w:r>
        <w:t xml:space="preserve"> (eg,</w:t>
      </w:r>
      <w:r w:rsidRPr="004A2390">
        <w:t xml:space="preserve"> parts list, data list, and index list</w:t>
      </w:r>
      <w:r>
        <w:t>).</w:t>
      </w:r>
    </w:p>
    <w:p w14:paraId="03F83775" w14:textId="4E2299AB" w:rsidR="00E82CB9" w:rsidRDefault="00E82CB9" w:rsidP="00E1381E">
      <w:pPr>
        <w:pStyle w:val="SOWHL3-ASDEFCON"/>
      </w:pPr>
      <w:bookmarkStart w:id="39" w:name="_Ref487713433"/>
      <w:bookmarkStart w:id="40" w:name="_Ref487717112"/>
      <w:r>
        <w:t>Specific Requirements – </w:t>
      </w:r>
      <w:r w:rsidR="006859C5">
        <w:t xml:space="preserve">Support System </w:t>
      </w:r>
      <w:r>
        <w:t>Technical Data List</w:t>
      </w:r>
      <w:bookmarkEnd w:id="39"/>
    </w:p>
    <w:p w14:paraId="206E1A34" w14:textId="41D597E9" w:rsidR="005F1D64" w:rsidRDefault="005F1D64" w:rsidP="005E5AFB">
      <w:pPr>
        <w:pStyle w:val="SOWHL4-ASDEFCON"/>
      </w:pPr>
      <w:bookmarkStart w:id="41" w:name="_Ref225759311"/>
      <w:r>
        <w:t>Support System Technical Data List</w:t>
      </w:r>
      <w:bookmarkEnd w:id="41"/>
    </w:p>
    <w:p w14:paraId="6474327C" w14:textId="7CE91D3F" w:rsidR="00E82CB9" w:rsidRDefault="00E82CB9" w:rsidP="00E1381E">
      <w:pPr>
        <w:pStyle w:val="Note-ASDEFCON"/>
      </w:pPr>
      <w:r>
        <w:t>Note:</w:t>
      </w:r>
      <w:r w:rsidR="00B60470">
        <w:t xml:space="preserve"> </w:t>
      </w:r>
      <w:r>
        <w:t xml:space="preserve"> </w:t>
      </w:r>
      <w:r w:rsidRPr="00020633">
        <w:t xml:space="preserve">The CDRL may specify </w:t>
      </w:r>
      <w:r>
        <w:t xml:space="preserve">individual </w:t>
      </w:r>
      <w:r w:rsidRPr="00020633">
        <w:t xml:space="preserve">delivery </w:t>
      </w:r>
      <w:r>
        <w:t xml:space="preserve">requirements </w:t>
      </w:r>
      <w:r w:rsidRPr="00020633">
        <w:t xml:space="preserve">for this element of the </w:t>
      </w:r>
      <w:r>
        <w:t>MTDI.</w:t>
      </w:r>
    </w:p>
    <w:p w14:paraId="58C1AB9B" w14:textId="1A4AB231" w:rsidR="00E82CB9" w:rsidRDefault="00E82CB9" w:rsidP="005E5AFB">
      <w:pPr>
        <w:pStyle w:val="SOWTL5-ASDEFCON"/>
      </w:pPr>
      <w:bookmarkStart w:id="42" w:name="_Ref127255494"/>
      <w:r>
        <w:t xml:space="preserve">The </w:t>
      </w:r>
      <w:r w:rsidR="006859C5">
        <w:t>SS</w:t>
      </w:r>
      <w:r>
        <w:t>TDL shall, pursuant to clause</w:t>
      </w:r>
      <w:r w:rsidR="0085450E">
        <w:t>s</w:t>
      </w:r>
      <w:r>
        <w:t xml:space="preserve"> </w:t>
      </w:r>
      <w:r>
        <w:fldChar w:fldCharType="begin"/>
      </w:r>
      <w:r>
        <w:instrText xml:space="preserve"> REF _Ref469312604 \r \h </w:instrText>
      </w:r>
      <w:r>
        <w:fldChar w:fldCharType="separate"/>
      </w:r>
      <w:r w:rsidR="00EE3F84">
        <w:t>6.1.2</w:t>
      </w:r>
      <w:r>
        <w:fldChar w:fldCharType="end"/>
      </w:r>
      <w:r w:rsidR="0085450E" w:rsidRPr="0085450E">
        <w:t xml:space="preserve"> </w:t>
      </w:r>
      <w:r w:rsidR="0085450E">
        <w:t xml:space="preserve">and </w:t>
      </w:r>
      <w:r w:rsidR="0085450E">
        <w:fldChar w:fldCharType="begin"/>
      </w:r>
      <w:r w:rsidR="0085450E">
        <w:instrText xml:space="preserve"> REF _Ref62572904 \r \h </w:instrText>
      </w:r>
      <w:r w:rsidR="0085450E">
        <w:fldChar w:fldCharType="separate"/>
      </w:r>
      <w:r w:rsidR="00EE3F84">
        <w:t>6.1.3</w:t>
      </w:r>
      <w:r w:rsidR="0085450E">
        <w:fldChar w:fldCharType="end"/>
      </w:r>
      <w:r>
        <w:t xml:space="preserve">, enable a subset of the MTDI </w:t>
      </w:r>
      <w:r w:rsidR="0085450E">
        <w:t xml:space="preserve">to be derived </w:t>
      </w:r>
      <w:r>
        <w:t xml:space="preserve">that represents the complete list of Technical Data </w:t>
      </w:r>
      <w:r w:rsidR="0020067A">
        <w:t>required</w:t>
      </w:r>
      <w:r>
        <w:t xml:space="preserve"> to enable the SSFBL to be met, and shall be based upon:</w:t>
      </w:r>
      <w:bookmarkEnd w:id="42"/>
    </w:p>
    <w:p w14:paraId="18E151CC" w14:textId="57DDC173" w:rsidR="00E82CB9" w:rsidRDefault="00E82CB9" w:rsidP="00E1381E">
      <w:pPr>
        <w:pStyle w:val="SOWSubL1-ASDEFCON"/>
      </w:pPr>
      <w:r>
        <w:t>the CDRL;</w:t>
      </w:r>
    </w:p>
    <w:p w14:paraId="71532CEB" w14:textId="226558C6" w:rsidR="005F1D64" w:rsidRDefault="005F1D64" w:rsidP="00E1381E">
      <w:pPr>
        <w:pStyle w:val="SOWSubL1-ASDEFCON"/>
      </w:pPr>
      <w:r>
        <w:t xml:space="preserve">the support-related elements under clause </w:t>
      </w:r>
      <w:r>
        <w:fldChar w:fldCharType="begin"/>
      </w:r>
      <w:r>
        <w:instrText xml:space="preserve"> REF _Ref62570856 \r \h </w:instrText>
      </w:r>
      <w:r>
        <w:fldChar w:fldCharType="separate"/>
      </w:r>
      <w:r w:rsidR="00EE3F84">
        <w:t>6.2.1.1</w:t>
      </w:r>
      <w:r>
        <w:fldChar w:fldCharType="end"/>
      </w:r>
      <w:r>
        <w:t xml:space="preserve"> (including in relation to product evolution through life) and clause </w:t>
      </w:r>
      <w:r>
        <w:fldChar w:fldCharType="begin"/>
      </w:r>
      <w:r>
        <w:instrText xml:space="preserve"> REF _Ref126824995 \r \h </w:instrText>
      </w:r>
      <w:r>
        <w:fldChar w:fldCharType="separate"/>
      </w:r>
      <w:r w:rsidR="00EE3F84">
        <w:t>6.2.5.2.1</w:t>
      </w:r>
      <w:r>
        <w:fldChar w:fldCharType="end"/>
      </w:r>
      <w:r>
        <w:t>;</w:t>
      </w:r>
    </w:p>
    <w:p w14:paraId="170BB596" w14:textId="77777777" w:rsidR="00E82CB9" w:rsidRDefault="00E82CB9" w:rsidP="00E1381E">
      <w:pPr>
        <w:pStyle w:val="SOWSubL1-ASDEFCON"/>
      </w:pPr>
      <w:r>
        <w:t>the Technical Data requirements analysis conducted by the Contractor in accordance with the Approved TDP or the Approved ISP, whichever is the governing plan under the Contract;</w:t>
      </w:r>
    </w:p>
    <w:p w14:paraId="3741F0FE" w14:textId="77777777" w:rsidR="00E82CB9" w:rsidRDefault="00E82CB9" w:rsidP="00E1381E">
      <w:pPr>
        <w:pStyle w:val="SOWSubL1-ASDEFCON"/>
      </w:pPr>
      <w:r>
        <w:t>updates to the Technical Data requirements, as the developmental status of the Mission System and the Support System matures;</w:t>
      </w:r>
      <w:r w:rsidRPr="00926748">
        <w:t xml:space="preserve"> </w:t>
      </w:r>
      <w:r>
        <w:t>and</w:t>
      </w:r>
    </w:p>
    <w:p w14:paraId="77C70E45" w14:textId="48338A9A" w:rsidR="00E82CB9" w:rsidRDefault="00E82CB9" w:rsidP="00E1381E">
      <w:pPr>
        <w:pStyle w:val="SOWSubL1-ASDEFCON"/>
      </w:pPr>
      <w:r>
        <w:t xml:space="preserve">the data that comprises a Configuration Baseline for the </w:t>
      </w:r>
      <w:r w:rsidRPr="0027404E">
        <w:t>Supplies</w:t>
      </w:r>
      <w:r>
        <w:t>,</w:t>
      </w:r>
      <w:r w:rsidRPr="0027404E">
        <w:t xml:space="preserve"> </w:t>
      </w:r>
      <w:r>
        <w:t>including in relation to the Mission System, Support System Components, and for Training.</w:t>
      </w:r>
    </w:p>
    <w:p w14:paraId="2B937B2E" w14:textId="3D9905E2" w:rsidR="005F1D64" w:rsidRDefault="005F1D64" w:rsidP="006A14C8">
      <w:pPr>
        <w:pStyle w:val="SOWTL5-ASDEFCON"/>
      </w:pPr>
      <w:bookmarkStart w:id="43" w:name="_Ref161407423"/>
      <w:bookmarkStart w:id="44" w:name="_Ref487718004"/>
      <w:r>
        <w:t>Whe</w:t>
      </w:r>
      <w:r w:rsidR="00B85BED">
        <w:t>n</w:t>
      </w:r>
      <w:r>
        <w:t xml:space="preserve"> particular Technical Data does not currently exist, but will be created as an outcome of a particular activity under the Contract </w:t>
      </w:r>
      <w:r w:rsidRPr="00B85BED">
        <w:t>or the Contract (Support)</w:t>
      </w:r>
      <w:r>
        <w:t>, the SSTDL shall identify the Technical Data generically.</w:t>
      </w:r>
      <w:bookmarkEnd w:id="43"/>
    </w:p>
    <w:p w14:paraId="2A7B70A4" w14:textId="40A910FF" w:rsidR="00E82CB9" w:rsidRDefault="00E82CB9" w:rsidP="006A14C8">
      <w:pPr>
        <w:pStyle w:val="SOWTL5-ASDEFCON"/>
      </w:pPr>
      <w:bookmarkStart w:id="45" w:name="_Ref127784959"/>
      <w:r>
        <w:t xml:space="preserve">When this DID is invoked under the Contract to define a </w:t>
      </w:r>
      <w:r w:rsidR="006859C5">
        <w:t>SS</w:t>
      </w:r>
      <w:r>
        <w:t xml:space="preserve">TDL the data item shall include, for each item of Technical Data, the </w:t>
      </w:r>
      <w:r w:rsidRPr="0023187E">
        <w:rPr>
          <w:i/>
        </w:rPr>
        <w:t>common information</w:t>
      </w:r>
      <w:r>
        <w:t xml:space="preserve"> required by clause </w:t>
      </w:r>
      <w:r w:rsidRPr="00E07840">
        <w:fldChar w:fldCharType="begin"/>
      </w:r>
      <w:r w:rsidRPr="00E07840">
        <w:instrText xml:space="preserve"> REF _Ref481159655 \r \h </w:instrText>
      </w:r>
      <w:r>
        <w:instrText xml:space="preserve"> \* MERGEFORMAT </w:instrText>
      </w:r>
      <w:r w:rsidRPr="00E07840">
        <w:fldChar w:fldCharType="separate"/>
      </w:r>
      <w:r w:rsidR="00EE3F84">
        <w:t>6.2.2.1</w:t>
      </w:r>
      <w:r w:rsidRPr="00E07840">
        <w:fldChar w:fldCharType="end"/>
      </w:r>
      <w:r>
        <w:t xml:space="preserve"> and:</w:t>
      </w:r>
      <w:bookmarkEnd w:id="44"/>
      <w:bookmarkEnd w:id="45"/>
    </w:p>
    <w:p w14:paraId="5C9D1BEB" w14:textId="1EB70961" w:rsidR="00E82CB9" w:rsidRDefault="00E82CB9" w:rsidP="00E1381E">
      <w:pPr>
        <w:pStyle w:val="SOWSubL1-ASDEFCON"/>
      </w:pPr>
      <w:r>
        <w:t xml:space="preserve">if applicable, the title of the related </w:t>
      </w:r>
      <w:r w:rsidR="00352B6F">
        <w:t xml:space="preserve">Australian </w:t>
      </w:r>
      <w:r>
        <w:t>Industry Activities</w:t>
      </w:r>
      <w:r w:rsidR="0035031B">
        <w:t xml:space="preserve"> (AIAs)</w:t>
      </w:r>
      <w:r>
        <w:t xml:space="preserve"> </w:t>
      </w:r>
      <w:r w:rsidR="00797E72">
        <w:t xml:space="preserve">required </w:t>
      </w:r>
      <w:r w:rsidR="0033749F">
        <w:t xml:space="preserve">for the in-service phase </w:t>
      </w:r>
      <w:r>
        <w:t xml:space="preserve">and the associated </w:t>
      </w:r>
      <w:r w:rsidR="0033749F">
        <w:t>contractor and/or subcontractors</w:t>
      </w:r>
      <w:r>
        <w:t>;</w:t>
      </w:r>
    </w:p>
    <w:p w14:paraId="1244E622" w14:textId="58736D56" w:rsidR="00E82CB9" w:rsidRDefault="00E82CB9" w:rsidP="00E1381E">
      <w:pPr>
        <w:pStyle w:val="SOWSubL1-ASDEFCON"/>
      </w:pPr>
      <w:bookmarkStart w:id="46" w:name="_Ref481496040"/>
      <w:r>
        <w:t>the native format of the item of Technical Data</w:t>
      </w:r>
      <w:r w:rsidR="00306BAE">
        <w:t>,</w:t>
      </w:r>
      <w:r>
        <w:t xml:space="preserve"> and:</w:t>
      </w:r>
      <w:bookmarkEnd w:id="46"/>
    </w:p>
    <w:p w14:paraId="783D5F12" w14:textId="77777777" w:rsidR="00E82CB9" w:rsidRDefault="00E82CB9" w:rsidP="00E1381E">
      <w:pPr>
        <w:pStyle w:val="SOWSubL2-ASDEFCON"/>
      </w:pPr>
      <w:bookmarkStart w:id="47" w:name="_Ref481496042"/>
      <w:r>
        <w:t>if digital, the file name and type and, for Technical Data other than Commercial TD, the authoring application</w:t>
      </w:r>
      <w:r w:rsidR="004326AB">
        <w:t>,</w:t>
      </w:r>
      <w:r w:rsidR="004326AB" w:rsidRPr="004326AB">
        <w:t xml:space="preserve"> </w:t>
      </w:r>
      <w:r w:rsidR="004326AB">
        <w:t>the document / data type definition and translator files (if applicable)</w:t>
      </w:r>
      <w:r>
        <w:t>, and the standards that have been applied and that will be applied for any subsequent development under the Contract; or</w:t>
      </w:r>
      <w:bookmarkEnd w:id="47"/>
    </w:p>
    <w:p w14:paraId="657522A2" w14:textId="7B23977A" w:rsidR="00E82CB9" w:rsidRDefault="00E82CB9" w:rsidP="00E1381E">
      <w:pPr>
        <w:pStyle w:val="SOWSubL2-ASDEFCON"/>
      </w:pPr>
      <w:r>
        <w:t>if not digital, the type of hard copy format (e</w:t>
      </w:r>
      <w:r w:rsidR="00306BAE">
        <w:t>g</w:t>
      </w:r>
      <w:r>
        <w:t>, paper, microfilm, aperture card) and, for Technical Data other than Commercial TD, the standards that have been applied</w:t>
      </w:r>
      <w:r w:rsidRPr="009B6467">
        <w:t xml:space="preserve"> </w:t>
      </w:r>
      <w:r>
        <w:t>and that will be applied for any subsequent development under the Contract;</w:t>
      </w:r>
    </w:p>
    <w:p w14:paraId="59BE8CAC" w14:textId="77777777" w:rsidR="00E82CB9" w:rsidRDefault="00E82CB9" w:rsidP="00E1381E">
      <w:pPr>
        <w:pStyle w:val="SOWSubL1-ASDEFCON"/>
      </w:pPr>
      <w:r>
        <w:t xml:space="preserve">the quantity (ie, number of copies) to be delivered and the method of delivery (eg, hard copy or electronic form (ie, soft copy or transfer </w:t>
      </w:r>
      <w:r w:rsidR="00E27563">
        <w:t xml:space="preserve">via </w:t>
      </w:r>
      <w:r w:rsidR="00CE3973">
        <w:t xml:space="preserve">a </w:t>
      </w:r>
      <w:r>
        <w:t>D</w:t>
      </w:r>
      <w:r w:rsidR="00CE3973">
        <w:t xml:space="preserve">ata </w:t>
      </w:r>
      <w:r>
        <w:t>M</w:t>
      </w:r>
      <w:r w:rsidR="00CE3973">
        <w:t xml:space="preserve">anagement </w:t>
      </w:r>
      <w:r>
        <w:t>S</w:t>
      </w:r>
      <w:r w:rsidR="00CE3973">
        <w:t>ystem</w:t>
      </w:r>
      <w:r w:rsidR="00E27563">
        <w:t>, if applicable,</w:t>
      </w:r>
      <w:r>
        <w:t xml:space="preserve"> </w:t>
      </w:r>
      <w:r w:rsidR="00CE3973">
        <w:t>or</w:t>
      </w:r>
      <w:r>
        <w:t xml:space="preserve"> to an agreed information system));</w:t>
      </w:r>
    </w:p>
    <w:p w14:paraId="7E278AEE" w14:textId="77777777" w:rsidR="00E82CB9" w:rsidRDefault="00E82CB9" w:rsidP="00E1381E">
      <w:pPr>
        <w:pStyle w:val="SOWSubL1-ASDEFCON"/>
      </w:pPr>
      <w:bookmarkStart w:id="48" w:name="_Ref481485868"/>
      <w:r>
        <w:t xml:space="preserve">for items of Technical Data to be delivered to the Commonwealth, </w:t>
      </w:r>
      <w:bookmarkEnd w:id="48"/>
      <w:r>
        <w:t>the CDRL reference (if applicable); and</w:t>
      </w:r>
    </w:p>
    <w:p w14:paraId="4E09D49B" w14:textId="77777777" w:rsidR="00E82CB9" w:rsidRDefault="00E82CB9" w:rsidP="00E1381E">
      <w:pPr>
        <w:pStyle w:val="SOWSubL1-ASDEFCON"/>
      </w:pPr>
      <w:r>
        <w:t>if not included in the Technical Data category, the developmental status of the item of Technical Data (eg, existing and not to be modified, existing and to be modified, or new).</w:t>
      </w:r>
    </w:p>
    <w:p w14:paraId="6A2E19CB" w14:textId="355A3C2E" w:rsidR="00E82CB9" w:rsidRDefault="00E82CB9" w:rsidP="001D7451">
      <w:pPr>
        <w:pStyle w:val="SOWTL5-ASDEFCON"/>
      </w:pPr>
      <w:bookmarkStart w:id="49" w:name="_Ref469312635"/>
      <w:bookmarkStart w:id="50" w:name="_Ref481485667"/>
      <w:r>
        <w:t xml:space="preserve">The </w:t>
      </w:r>
      <w:r w:rsidR="006859C5">
        <w:t>SS</w:t>
      </w:r>
      <w:r>
        <w:t>TDL shall enable items of Technical Data to be listed and sorted, including by:</w:t>
      </w:r>
      <w:bookmarkEnd w:id="49"/>
    </w:p>
    <w:p w14:paraId="05A078A3" w14:textId="77777777" w:rsidR="00E82CB9" w:rsidRDefault="00E82CB9" w:rsidP="00E1381E">
      <w:pPr>
        <w:pStyle w:val="SOWSubL1-ASDEFCON"/>
      </w:pPr>
      <w:r>
        <w:t>the applicable Support System Constituent Capability (SSCC);</w:t>
      </w:r>
    </w:p>
    <w:p w14:paraId="7840AA4D" w14:textId="74EB7FAD" w:rsidR="00E82CB9" w:rsidRDefault="00E82CB9" w:rsidP="00E1381E">
      <w:pPr>
        <w:pStyle w:val="SOWSubL1-ASDEFCON"/>
      </w:pPr>
      <w:bookmarkStart w:id="51" w:name="_Ref469312625"/>
      <w:r>
        <w:t>the applicable system, sub-system, CI or end-product (including both hardware and software CIs or end-products), with the breakdown structure being consistent with the Contract Work Breakdown Structure (CWBS);</w:t>
      </w:r>
      <w:bookmarkEnd w:id="51"/>
    </w:p>
    <w:p w14:paraId="63D248CD" w14:textId="644E7931" w:rsidR="00E82CB9" w:rsidRDefault="00E82CB9" w:rsidP="00E1381E">
      <w:pPr>
        <w:pStyle w:val="SOWSubL1-ASDEFCON"/>
      </w:pPr>
      <w:r>
        <w:t>the source of the Technical Data;</w:t>
      </w:r>
    </w:p>
    <w:p w14:paraId="153FD1FE" w14:textId="77777777" w:rsidR="00E82CB9" w:rsidRDefault="00E82CB9" w:rsidP="00E1381E">
      <w:pPr>
        <w:pStyle w:val="SOWSubL1-ASDEFCON"/>
      </w:pPr>
      <w:r>
        <w:t>the intended end-user</w:t>
      </w:r>
      <w:r w:rsidR="0020067A">
        <w:t xml:space="preserve"> (including the Contractor</w:t>
      </w:r>
      <w:r w:rsidR="0049278C">
        <w:t xml:space="preserve"> and related entities</w:t>
      </w:r>
      <w:r w:rsidR="0020067A">
        <w:t xml:space="preserve"> </w:t>
      </w:r>
      <w:r w:rsidR="0049278C">
        <w:t>involved</w:t>
      </w:r>
      <w:r w:rsidR="00212D18">
        <w:t xml:space="preserve"> </w:t>
      </w:r>
      <w:r w:rsidR="0020067A">
        <w:t>in the provision of support)</w:t>
      </w:r>
      <w:r>
        <w:t>;</w:t>
      </w:r>
    </w:p>
    <w:p w14:paraId="4C67B7DE" w14:textId="289AA506" w:rsidR="00E82CB9" w:rsidRDefault="00E82CB9" w:rsidP="00E1381E">
      <w:pPr>
        <w:pStyle w:val="SOWSubL1-ASDEFCON"/>
      </w:pPr>
      <w:r>
        <w:t xml:space="preserve">if applicable, the </w:t>
      </w:r>
      <w:r w:rsidR="0035031B">
        <w:t>AIAs</w:t>
      </w:r>
      <w:r>
        <w:t xml:space="preserve"> to which the Technical Data relates; and</w:t>
      </w:r>
    </w:p>
    <w:p w14:paraId="42059B23" w14:textId="174D57B1" w:rsidR="00E82CB9" w:rsidRDefault="00E82CB9" w:rsidP="00E1381E">
      <w:pPr>
        <w:pStyle w:val="SOWSubL1-ASDEFCON"/>
      </w:pPr>
      <w:r>
        <w:t xml:space="preserve">data attributes that identify an item of Technical Data as being included in one or more Technical Data categories, types and sub-types assigned by the Contractor (eg, if an item of Technical Data is part of a particular </w:t>
      </w:r>
      <w:r w:rsidR="00797E72">
        <w:t>S</w:t>
      </w:r>
      <w:r>
        <w:t xml:space="preserve">ystem </w:t>
      </w:r>
      <w:r w:rsidR="00797E72">
        <w:t>R</w:t>
      </w:r>
      <w:r>
        <w:t>eview package).</w:t>
      </w:r>
    </w:p>
    <w:p w14:paraId="0D29CCEA" w14:textId="45E71C4F" w:rsidR="005F1D64" w:rsidRDefault="00CC62D4" w:rsidP="00760307">
      <w:pPr>
        <w:pStyle w:val="SOWHL4-ASDEFCON"/>
      </w:pPr>
      <w:r>
        <w:t xml:space="preserve">Support System </w:t>
      </w:r>
      <w:r w:rsidR="005F1D64">
        <w:t>Technical Data to be Delivered to the Commonwealth</w:t>
      </w:r>
    </w:p>
    <w:p w14:paraId="5497B5D6" w14:textId="1F772B51" w:rsidR="005F1D64" w:rsidRDefault="008B4C82" w:rsidP="005F1D64">
      <w:pPr>
        <w:pStyle w:val="SOWTL5-ASDEFCON"/>
      </w:pPr>
      <w:bookmarkStart w:id="52" w:name="_Ref126824995"/>
      <w:r>
        <w:t>W</w:t>
      </w:r>
      <w:r w:rsidR="005F1D64">
        <w:t xml:space="preserve">ithout limiting any other requirement </w:t>
      </w:r>
      <w:r w:rsidR="00FF1244">
        <w:t>in</w:t>
      </w:r>
      <w:r w:rsidR="005F1D64">
        <w:t xml:space="preserve"> </w:t>
      </w:r>
      <w:bookmarkStart w:id="53" w:name="_Hlk126931883"/>
      <w:r w:rsidR="005F1D64">
        <w:t>the SOW or this DID</w:t>
      </w:r>
      <w:bookmarkEnd w:id="53"/>
      <w:r w:rsidR="00A06CDA">
        <w:t xml:space="preserve">, </w:t>
      </w:r>
      <w:r w:rsidR="005F1D64">
        <w:t>the SSTDL shall</w:t>
      </w:r>
      <w:r w:rsidR="00FD21E5" w:rsidRPr="00FD21E5">
        <w:t xml:space="preserve"> </w:t>
      </w:r>
      <w:r w:rsidR="00FD21E5">
        <w:t>identify</w:t>
      </w:r>
      <w:r w:rsidR="005F1D64">
        <w:t>, a</w:t>
      </w:r>
      <w:r w:rsidR="00FF1244">
        <w:t>s</w:t>
      </w:r>
      <w:r w:rsidR="005F1D64">
        <w:t xml:space="preserve"> a minimum, the following</w:t>
      </w:r>
      <w:r w:rsidR="00020AF1">
        <w:t xml:space="preserve"> Technical Data as required to be delivered to the Commonwealth in accordance with clause 5.13 of the COC</w:t>
      </w:r>
      <w:r w:rsidR="005F1D64">
        <w:t>:</w:t>
      </w:r>
      <w:bookmarkEnd w:id="52"/>
    </w:p>
    <w:p w14:paraId="7E0FD2DA" w14:textId="3BB836FF" w:rsidR="00FD21E5" w:rsidRDefault="005F1D64" w:rsidP="008E1BF7">
      <w:pPr>
        <w:pStyle w:val="SOWSubL1-ASDEFCON"/>
      </w:pPr>
      <w:bookmarkStart w:id="54" w:name="_Ref126305279"/>
      <w:r w:rsidRPr="000932A7">
        <w:t xml:space="preserve">all Technical Data </w:t>
      </w:r>
      <w:r w:rsidR="00CC62D4">
        <w:t xml:space="preserve">explicitly </w:t>
      </w:r>
      <w:r w:rsidRPr="000932A7">
        <w:t>identified in the SOW for delivery to the Commonwealth</w:t>
      </w:r>
      <w:r w:rsidR="008B4C82">
        <w:t xml:space="preserve"> </w:t>
      </w:r>
      <w:r w:rsidR="00CC62D4">
        <w:t xml:space="preserve">(including Technical Data  identified in the SSTDL generically), </w:t>
      </w:r>
      <w:r w:rsidR="006A757B">
        <w:t xml:space="preserve">and </w:t>
      </w:r>
      <w:r w:rsidR="00C86C14">
        <w:t xml:space="preserve">related (ie, supporting) Technical Data, </w:t>
      </w:r>
      <w:r w:rsidR="008E1BF7" w:rsidRPr="008E1BF7">
        <w:t xml:space="preserve">required to enable </w:t>
      </w:r>
      <w:r w:rsidR="006A757B">
        <w:t xml:space="preserve">the support of the </w:t>
      </w:r>
      <w:r w:rsidR="002B54EC">
        <w:t>Supplies</w:t>
      </w:r>
      <w:r w:rsidR="006A757B">
        <w:t xml:space="preserve">, </w:t>
      </w:r>
      <w:r w:rsidRPr="000932A7">
        <w:t>such as</w:t>
      </w:r>
      <w:r w:rsidR="00FD21E5">
        <w:t>:</w:t>
      </w:r>
    </w:p>
    <w:p w14:paraId="2C4FC330" w14:textId="01008249" w:rsidR="00FD21E5" w:rsidRDefault="005F1D64" w:rsidP="008B4C82">
      <w:pPr>
        <w:pStyle w:val="SOWSubL2-ASDEFCON"/>
      </w:pPr>
      <w:r w:rsidRPr="000932A7">
        <w:t xml:space="preserve">all data items that are or </w:t>
      </w:r>
      <w:r w:rsidR="00FD30B6">
        <w:t xml:space="preserve">that </w:t>
      </w:r>
      <w:r w:rsidRPr="000932A7">
        <w:t xml:space="preserve">contain Technical Data (eg, </w:t>
      </w:r>
      <w:r w:rsidR="008060BC">
        <w:t>Hazard Analysis Reports, the Hazard Log</w:t>
      </w:r>
      <w:r w:rsidR="00C8253E">
        <w:t>,</w:t>
      </w:r>
      <w:r w:rsidR="008060BC">
        <w:t xml:space="preserve"> </w:t>
      </w:r>
      <w:r w:rsidR="00FD30B6">
        <w:t xml:space="preserve">Software Support Plan (SWSP), </w:t>
      </w:r>
      <w:r w:rsidRPr="000932A7">
        <w:t>and Learning Management Packages (LMPs))</w:t>
      </w:r>
      <w:r w:rsidR="00FD21E5">
        <w:t>;</w:t>
      </w:r>
      <w:r w:rsidRPr="000932A7">
        <w:t xml:space="preserve"> and</w:t>
      </w:r>
    </w:p>
    <w:p w14:paraId="5B27C575" w14:textId="3B28370D" w:rsidR="005F1D64" w:rsidRDefault="005F1D64" w:rsidP="008B4C82">
      <w:pPr>
        <w:pStyle w:val="SOWSubL2-ASDEFCON"/>
      </w:pPr>
      <w:r w:rsidRPr="000932A7">
        <w:t xml:space="preserve">Technical Data </w:t>
      </w:r>
      <w:r w:rsidR="008B4C82">
        <w:t>created</w:t>
      </w:r>
      <w:r w:rsidR="008B4C82" w:rsidRPr="000932A7">
        <w:t xml:space="preserve"> </w:t>
      </w:r>
      <w:r w:rsidR="00B87693">
        <w:t xml:space="preserve">as an outcome of </w:t>
      </w:r>
      <w:r w:rsidR="00C86C14">
        <w:t xml:space="preserve">activities under </w:t>
      </w:r>
      <w:r w:rsidR="00244746">
        <w:t xml:space="preserve">the </w:t>
      </w:r>
      <w:r>
        <w:t>Contract</w:t>
      </w:r>
      <w:r w:rsidRPr="000932A7">
        <w:t xml:space="preserve"> </w:t>
      </w:r>
      <w:r w:rsidR="008D297B">
        <w:t>including</w:t>
      </w:r>
      <w:r w:rsidR="00B87693">
        <w:t xml:space="preserve">, as applicable, </w:t>
      </w:r>
      <w:r w:rsidR="00244746">
        <w:t xml:space="preserve">Objective Evidence </w:t>
      </w:r>
      <w:r w:rsidR="00B87693">
        <w:t xml:space="preserve">for </w:t>
      </w:r>
      <w:r w:rsidR="00FD30B6">
        <w:t>System Certification</w:t>
      </w:r>
      <w:r w:rsidR="00B87693">
        <w:t>,</w:t>
      </w:r>
      <w:r w:rsidRPr="000932A7">
        <w:t xml:space="preserve"> </w:t>
      </w:r>
      <w:r w:rsidR="009A775B" w:rsidRPr="000932A7">
        <w:t>Engineering Change Proposals (ECPs)</w:t>
      </w:r>
      <w:r w:rsidR="009A775B">
        <w:t xml:space="preserve"> / </w:t>
      </w:r>
      <w:r w:rsidR="009A775B" w:rsidRPr="000932A7">
        <w:t xml:space="preserve">Engineering Change </w:t>
      </w:r>
      <w:r w:rsidR="009A775B">
        <w:t xml:space="preserve">Orders (ECOs) </w:t>
      </w:r>
      <w:r w:rsidR="00150404">
        <w:t>and</w:t>
      </w:r>
      <w:r w:rsidR="008D297B">
        <w:t xml:space="preserve"> Deviation</w:t>
      </w:r>
      <w:r w:rsidR="00150404">
        <w:t>s (</w:t>
      </w:r>
      <w:r w:rsidR="00B87693">
        <w:t>Requests For Variance</w:t>
      </w:r>
      <w:r w:rsidR="00150404">
        <w:t>)</w:t>
      </w:r>
      <w:r w:rsidR="009A775B">
        <w:t xml:space="preserve"> related </w:t>
      </w:r>
      <w:r w:rsidR="00B87693">
        <w:t xml:space="preserve">to </w:t>
      </w:r>
      <w:r w:rsidR="009A775B">
        <w:t>the build state of ‘as delivered’ Supplies</w:t>
      </w:r>
      <w:r w:rsidR="008D297B">
        <w:t xml:space="preserve">, </w:t>
      </w:r>
      <w:r w:rsidR="00B87693">
        <w:t xml:space="preserve">and </w:t>
      </w:r>
      <w:r w:rsidR="008D297B">
        <w:t>Acceptance Test Reports (</w:t>
      </w:r>
      <w:r w:rsidR="00B87693">
        <w:t>and</w:t>
      </w:r>
      <w:r w:rsidR="008D297B">
        <w:t xml:space="preserve"> supporting information)</w:t>
      </w:r>
      <w:r w:rsidR="00C86C14">
        <w:t xml:space="preserve"> </w:t>
      </w:r>
      <w:r w:rsidR="00B87693">
        <w:t>that verify compliance with a Configuration Baseline</w:t>
      </w:r>
      <w:r w:rsidR="00244746">
        <w:t xml:space="preserve"> for </w:t>
      </w:r>
      <w:r w:rsidR="00FD30B6">
        <w:t>Supplies</w:t>
      </w:r>
      <w:r>
        <w:t>;</w:t>
      </w:r>
      <w:bookmarkEnd w:id="54"/>
    </w:p>
    <w:p w14:paraId="78FC5279" w14:textId="61909BE2" w:rsidR="00E80F04" w:rsidRDefault="00134567" w:rsidP="005F1D64">
      <w:pPr>
        <w:pStyle w:val="SOWSubL1-ASDEFCON"/>
      </w:pPr>
      <w:bookmarkStart w:id="55" w:name="_Ref126305280"/>
      <w:r>
        <w:t xml:space="preserve">all Technical Data required to </w:t>
      </w:r>
      <w:r w:rsidR="00150404">
        <w:t xml:space="preserve">enable </w:t>
      </w:r>
      <w:r>
        <w:t>the</w:t>
      </w:r>
      <w:r w:rsidR="00244746">
        <w:t xml:space="preserve"> support </w:t>
      </w:r>
      <w:r w:rsidR="00340805">
        <w:t>of the Materiel System by Defence and</w:t>
      </w:r>
      <w:r>
        <w:t xml:space="preserve"> </w:t>
      </w:r>
      <w:r w:rsidR="00340805">
        <w:t xml:space="preserve">the performance of the </w:t>
      </w:r>
      <w:r w:rsidR="00E80F04">
        <w:t>Contract (Support)</w:t>
      </w:r>
      <w:r w:rsidR="00340805">
        <w:t xml:space="preserve">, which </w:t>
      </w:r>
      <w:r w:rsidR="00FD30B6">
        <w:t xml:space="preserve">can be reasonably </w:t>
      </w:r>
      <w:r w:rsidR="00244746">
        <w:t xml:space="preserve">derived from </w:t>
      </w:r>
      <w:r w:rsidR="0079356E">
        <w:t xml:space="preserve">the </w:t>
      </w:r>
      <w:r w:rsidR="00FD30B6">
        <w:t>Contract</w:t>
      </w:r>
      <w:r w:rsidR="00244746">
        <w:t xml:space="preserve"> (eg, technical maintenance plans and servicing schedules); </w:t>
      </w:r>
    </w:p>
    <w:p w14:paraId="1FCEF6DE" w14:textId="13A57C02" w:rsidR="005F1D64" w:rsidRDefault="005F1D64" w:rsidP="005F1D64">
      <w:pPr>
        <w:pStyle w:val="SOWSubL1-ASDEFCON"/>
      </w:pPr>
      <w:bookmarkStart w:id="56" w:name="_Ref131595927"/>
      <w:r>
        <w:t>the Technical Data required to be identified in accordance with clause</w:t>
      </w:r>
      <w:r w:rsidR="005E5AFB">
        <w:t xml:space="preserve"> </w:t>
      </w:r>
      <w:r w:rsidR="0028597C">
        <w:fldChar w:fldCharType="begin"/>
      </w:r>
      <w:r w:rsidR="0028597C">
        <w:instrText xml:space="preserve"> REF _Ref127255494 \r \h </w:instrText>
      </w:r>
      <w:r w:rsidR="0028597C">
        <w:fldChar w:fldCharType="separate"/>
      </w:r>
      <w:r w:rsidR="00EE3F84">
        <w:t>6.2.5.1.1</w:t>
      </w:r>
      <w:r w:rsidR="0028597C">
        <w:fldChar w:fldCharType="end"/>
      </w:r>
      <w:r>
        <w:t>; and</w:t>
      </w:r>
      <w:bookmarkEnd w:id="55"/>
      <w:bookmarkEnd w:id="56"/>
    </w:p>
    <w:p w14:paraId="61E1628F" w14:textId="551BA18E" w:rsidR="005F1D64" w:rsidRPr="00014E0D" w:rsidRDefault="005F1D64" w:rsidP="005F1D64">
      <w:pPr>
        <w:pStyle w:val="SOWSubL1-ASDEFCON"/>
      </w:pPr>
      <w:r>
        <w:t xml:space="preserve">to the extent not covered by subclauses </w:t>
      </w:r>
      <w:r>
        <w:fldChar w:fldCharType="begin"/>
      </w:r>
      <w:r>
        <w:instrText xml:space="preserve"> REF _Ref126305279 \r \h </w:instrText>
      </w:r>
      <w:r>
        <w:fldChar w:fldCharType="separate"/>
      </w:r>
      <w:r w:rsidR="00EE3F84">
        <w:t>a</w:t>
      </w:r>
      <w:r>
        <w:fldChar w:fldCharType="end"/>
      </w:r>
      <w:r>
        <w:t xml:space="preserve"> and </w:t>
      </w:r>
      <w:r w:rsidR="00340805">
        <w:fldChar w:fldCharType="begin"/>
      </w:r>
      <w:r w:rsidR="00340805">
        <w:instrText xml:space="preserve"> REF _Ref131595927 \r \h </w:instrText>
      </w:r>
      <w:r w:rsidR="00340805">
        <w:fldChar w:fldCharType="separate"/>
      </w:r>
      <w:r w:rsidR="00EE3F84">
        <w:t>c</w:t>
      </w:r>
      <w:r w:rsidR="00340805">
        <w:fldChar w:fldCharType="end"/>
      </w:r>
      <w:r>
        <w:t xml:space="preserve"> above, the Technical Data required to enable the Commonwealth</w:t>
      </w:r>
      <w:r w:rsidR="00340805">
        <w:t>,</w:t>
      </w:r>
      <w:r>
        <w:t xml:space="preserve"> or a person on behalf of the Commonwealth</w:t>
      </w:r>
      <w:r w:rsidR="00340805">
        <w:t>,</w:t>
      </w:r>
      <w:r>
        <w:t xml:space="preserve"> to:</w:t>
      </w:r>
    </w:p>
    <w:p w14:paraId="1E8F05D5" w14:textId="77777777" w:rsidR="005F1D64" w:rsidRDefault="005F1D64" w:rsidP="005F1D64">
      <w:pPr>
        <w:pStyle w:val="SOWSubL2-ASDEFCON"/>
      </w:pPr>
      <w:r>
        <w:t>install or configure the Supplies;</w:t>
      </w:r>
    </w:p>
    <w:p w14:paraId="6FDF75D9" w14:textId="77777777" w:rsidR="005F1D64" w:rsidRDefault="005F1D64" w:rsidP="005F1D64">
      <w:pPr>
        <w:pStyle w:val="SOWSubL2-ASDEFCON"/>
      </w:pPr>
      <w:r>
        <w:t>integrate the Supplies with other systems;</w:t>
      </w:r>
    </w:p>
    <w:p w14:paraId="6AB8EBE2" w14:textId="1DED33C9" w:rsidR="005F1D64" w:rsidRDefault="005F1D64" w:rsidP="005F1D64">
      <w:pPr>
        <w:pStyle w:val="SOWSubL2-ASDEFCON"/>
      </w:pPr>
      <w:r>
        <w:t>operate or maintain the Supplies;</w:t>
      </w:r>
    </w:p>
    <w:p w14:paraId="2FE8652F" w14:textId="4C70A77F" w:rsidR="00594DF0" w:rsidRDefault="00594DF0" w:rsidP="005F1D64">
      <w:pPr>
        <w:pStyle w:val="SOWSubL2-ASDEFCON"/>
      </w:pPr>
      <w:r>
        <w:t xml:space="preserve">identify, isolate, and </w:t>
      </w:r>
      <w:r w:rsidR="008C3967">
        <w:t xml:space="preserve">rectify defects in the Supplies, </w:t>
      </w:r>
      <w:r>
        <w:t xml:space="preserve">consistent with the scope of in-service </w:t>
      </w:r>
      <w:r w:rsidR="008C3967">
        <w:t xml:space="preserve">Engineering and </w:t>
      </w:r>
      <w:r>
        <w:t xml:space="preserve">Maintenance </w:t>
      </w:r>
      <w:r w:rsidR="008C3967">
        <w:t>activities as set out in the Contract and the Contract (Support) (if applicable)</w:t>
      </w:r>
      <w:r>
        <w:t>;</w:t>
      </w:r>
    </w:p>
    <w:p w14:paraId="533E263A" w14:textId="77777777" w:rsidR="005F1D64" w:rsidRDefault="005F1D64" w:rsidP="005F1D64">
      <w:pPr>
        <w:pStyle w:val="SOWSubL2-ASDEFCON"/>
      </w:pPr>
      <w:r>
        <w:t>undertake training in relation to the Supplies;</w:t>
      </w:r>
    </w:p>
    <w:p w14:paraId="124D52D8" w14:textId="77777777" w:rsidR="005F1D64" w:rsidRDefault="005F1D64" w:rsidP="005F1D64">
      <w:pPr>
        <w:pStyle w:val="SOWSubL2-ASDEFCON"/>
      </w:pPr>
      <w:r>
        <w:t>remove or uninstall the Supplies;</w:t>
      </w:r>
    </w:p>
    <w:p w14:paraId="3B6FDECB" w14:textId="19F01599" w:rsidR="005F1D64" w:rsidRDefault="005F1D64" w:rsidP="005F1D64">
      <w:pPr>
        <w:pStyle w:val="SOWSubL2-ASDEFCON"/>
      </w:pPr>
      <w:r>
        <w:t>decommission</w:t>
      </w:r>
      <w:r w:rsidR="006E2A0F">
        <w:t>, destroy</w:t>
      </w:r>
      <w:r>
        <w:t xml:space="preserve"> or </w:t>
      </w:r>
      <w:r w:rsidR="00FF1244">
        <w:t>dispose of</w:t>
      </w:r>
      <w:r>
        <w:t xml:space="preserve"> the Supplies; and</w:t>
      </w:r>
    </w:p>
    <w:p w14:paraId="4DC2DFAC" w14:textId="3A38FFD0" w:rsidR="005F1D64" w:rsidRDefault="005F1D64" w:rsidP="005F1D64">
      <w:pPr>
        <w:pStyle w:val="SOWSubL2-ASDEFCON"/>
      </w:pPr>
      <w:r>
        <w:t xml:space="preserve">modify and upgrade the Supplies as may be required to meet the growth, evolution and Obsolescence management objectives </w:t>
      </w:r>
      <w:r w:rsidR="00535B11">
        <w:t xml:space="preserve">and requirements as </w:t>
      </w:r>
      <w:r>
        <w:t xml:space="preserve">set out in the </w:t>
      </w:r>
      <w:r w:rsidR="008C3967">
        <w:t>Contract and the Contract (Support) (if applicable)</w:t>
      </w:r>
      <w:r>
        <w:t>.</w:t>
      </w:r>
    </w:p>
    <w:p w14:paraId="480B9FBA" w14:textId="6497D1BE" w:rsidR="005F1D64" w:rsidRDefault="005F1D64" w:rsidP="005F1D64">
      <w:pPr>
        <w:pStyle w:val="SOWTL5-ASDEFCON"/>
      </w:pPr>
      <w:bookmarkStart w:id="57" w:name="_Ref163745818"/>
      <w:r>
        <w:t>Except where otherwise defined in this DID, the SOW or CDRL or agreed by the Commonwealth Representative, the SSTDL shall identify all Technical Data to be delivered to the Commonwealth</w:t>
      </w:r>
      <w:r w:rsidRPr="00C73D33">
        <w:t xml:space="preserve"> </w:t>
      </w:r>
      <w:r>
        <w:t>as:</w:t>
      </w:r>
      <w:bookmarkEnd w:id="57"/>
    </w:p>
    <w:p w14:paraId="00FB7F09" w14:textId="77777777" w:rsidR="005F1D64" w:rsidRDefault="005F1D64" w:rsidP="005F1D64">
      <w:pPr>
        <w:pStyle w:val="SOWSubL1-ASDEFCON"/>
      </w:pPr>
      <w:r>
        <w:t>subject to Review by the Commonwealth Representative; and</w:t>
      </w:r>
    </w:p>
    <w:p w14:paraId="6EFB650F" w14:textId="4B45354A" w:rsidR="005F1D64" w:rsidRDefault="005F1D64" w:rsidP="005F1D64">
      <w:pPr>
        <w:pStyle w:val="SOWSubL1-ASDEFCON"/>
      </w:pPr>
      <w:r>
        <w:t>required to be delivered to the Commonwealth within 20 Working Days of the Approval of the SSTDL or an update to the SSTDL.</w:t>
      </w:r>
    </w:p>
    <w:p w14:paraId="6C1D5F3C" w14:textId="4DDB22DD" w:rsidR="00B65117" w:rsidRDefault="00B65117" w:rsidP="00E1381E">
      <w:pPr>
        <w:pStyle w:val="SOWHL3-ASDEFCON"/>
      </w:pPr>
      <w:bookmarkStart w:id="58" w:name="_Ref504398839"/>
      <w:bookmarkEnd w:id="50"/>
      <w:r>
        <w:t>Specific Requirements – Publications</w:t>
      </w:r>
      <w:bookmarkEnd w:id="36"/>
      <w:r w:rsidR="00B50089">
        <w:t xml:space="preserve"> Tree</w:t>
      </w:r>
      <w:bookmarkEnd w:id="37"/>
      <w:bookmarkEnd w:id="40"/>
      <w:bookmarkEnd w:id="58"/>
    </w:p>
    <w:p w14:paraId="3DDB729D" w14:textId="0A06F3A0" w:rsidR="00B65117" w:rsidRDefault="00B65117" w:rsidP="00E1381E">
      <w:pPr>
        <w:pStyle w:val="Note-ASDEFCON"/>
      </w:pPr>
      <w:r>
        <w:t>Note:</w:t>
      </w:r>
      <w:r w:rsidR="00B60470">
        <w:t xml:space="preserve"> </w:t>
      </w:r>
      <w:r>
        <w:t xml:space="preserve"> </w:t>
      </w:r>
      <w:r w:rsidRPr="00020633">
        <w:t xml:space="preserve">The CDRL may specify </w:t>
      </w:r>
      <w:r w:rsidR="00AC0D14">
        <w:t xml:space="preserve">individual </w:t>
      </w:r>
      <w:r w:rsidRPr="00020633">
        <w:t xml:space="preserve">delivery </w:t>
      </w:r>
      <w:r>
        <w:t xml:space="preserve">requirements </w:t>
      </w:r>
      <w:r w:rsidRPr="00020633">
        <w:t xml:space="preserve">for this element of the </w:t>
      </w:r>
      <w:r w:rsidR="00AC0D14">
        <w:t>MTDI</w:t>
      </w:r>
      <w:r>
        <w:t>.</w:t>
      </w:r>
    </w:p>
    <w:p w14:paraId="26C8C794" w14:textId="667D04E3" w:rsidR="00B65117" w:rsidRDefault="00B65117" w:rsidP="00E1381E">
      <w:pPr>
        <w:pStyle w:val="SOWTL4-ASDEFCON"/>
      </w:pPr>
      <w:r>
        <w:t xml:space="preserve">The </w:t>
      </w:r>
      <w:r w:rsidR="00CC5973">
        <w:t>MTDI</w:t>
      </w:r>
      <w:r>
        <w:t xml:space="preserve"> shall, pursuant to clause</w:t>
      </w:r>
      <w:r w:rsidR="00BA0CC9">
        <w:t>s</w:t>
      </w:r>
      <w:r>
        <w:t xml:space="preserve"> </w:t>
      </w:r>
      <w:r w:rsidR="00EE4C45">
        <w:fldChar w:fldCharType="begin"/>
      </w:r>
      <w:r w:rsidR="00EE4C45">
        <w:instrText xml:space="preserve"> REF _Ref469312604 \r \h </w:instrText>
      </w:r>
      <w:r w:rsidR="00EE4C45">
        <w:fldChar w:fldCharType="separate"/>
      </w:r>
      <w:r w:rsidR="00EE3F84">
        <w:t>6.1.2</w:t>
      </w:r>
      <w:r w:rsidR="00EE4C45">
        <w:fldChar w:fldCharType="end"/>
      </w:r>
      <w:r w:rsidR="00BA0CC9" w:rsidRPr="00BA0CC9">
        <w:t xml:space="preserve"> </w:t>
      </w:r>
      <w:r w:rsidR="00BA0CC9">
        <w:t xml:space="preserve">and </w:t>
      </w:r>
      <w:r w:rsidR="00BA0CC9">
        <w:fldChar w:fldCharType="begin"/>
      </w:r>
      <w:r w:rsidR="00BA0CC9">
        <w:instrText xml:space="preserve"> REF _Ref62572904 \r \h </w:instrText>
      </w:r>
      <w:r w:rsidR="00BA0CC9">
        <w:fldChar w:fldCharType="separate"/>
      </w:r>
      <w:r w:rsidR="00EE3F84">
        <w:t>6.1.3</w:t>
      </w:r>
      <w:r w:rsidR="00BA0CC9">
        <w:fldChar w:fldCharType="end"/>
      </w:r>
      <w:r>
        <w:t xml:space="preserve">, enable a subset of the </w:t>
      </w:r>
      <w:r w:rsidR="00CC5973">
        <w:t>MTDI</w:t>
      </w:r>
      <w:r>
        <w:t xml:space="preserve"> </w:t>
      </w:r>
      <w:r w:rsidR="00BA0CC9">
        <w:t xml:space="preserve">to be derived </w:t>
      </w:r>
      <w:r>
        <w:t>representing a list of publications (new</w:t>
      </w:r>
      <w:r w:rsidR="008318BA">
        <w:t xml:space="preserve">, </w:t>
      </w:r>
      <w:r>
        <w:t>existing</w:t>
      </w:r>
      <w:r w:rsidR="008318BA">
        <w:t xml:space="preserve"> and amended</w:t>
      </w:r>
      <w:r>
        <w:t>) that relate to the Mission System and Support System (‘</w:t>
      </w:r>
      <w:r>
        <w:rPr>
          <w:b/>
        </w:rPr>
        <w:t>Publications Tree</w:t>
      </w:r>
      <w:r>
        <w:t>’).</w:t>
      </w:r>
    </w:p>
    <w:p w14:paraId="7F9D4ABC" w14:textId="77777777" w:rsidR="00B65117" w:rsidRDefault="00B65117" w:rsidP="00E1381E">
      <w:pPr>
        <w:pStyle w:val="SOWTL4-ASDEFCON"/>
      </w:pPr>
      <w:r>
        <w:t>The Publications Tree shall:</w:t>
      </w:r>
    </w:p>
    <w:p w14:paraId="5049038F" w14:textId="2E5E7F87" w:rsidR="00B65117" w:rsidRDefault="00B65117" w:rsidP="00BD0175">
      <w:pPr>
        <w:pStyle w:val="SOWSubL1-ASDEFCON"/>
      </w:pPr>
      <w:r>
        <w:t>define</w:t>
      </w:r>
      <w:r w:rsidRPr="004B0E60">
        <w:t xml:space="preserve"> the range of publications result</w:t>
      </w:r>
      <w:r w:rsidR="00DC0F28">
        <w:t>ing</w:t>
      </w:r>
      <w:r w:rsidRPr="004B0E60">
        <w:t xml:space="preserve"> </w:t>
      </w:r>
      <w:r w:rsidR="00DC0F28">
        <w:t xml:space="preserve">from </w:t>
      </w:r>
      <w:r w:rsidRPr="004B0E60">
        <w:t>the Technical Data requirements analysis</w:t>
      </w:r>
      <w:r w:rsidR="00DC0F28">
        <w:t>;</w:t>
      </w:r>
      <w:r w:rsidR="00BD0175">
        <w:t xml:space="preserve"> and</w:t>
      </w:r>
    </w:p>
    <w:p w14:paraId="30B97309" w14:textId="41B51828" w:rsidR="00BD0175" w:rsidRDefault="00BD0175" w:rsidP="00BD0175">
      <w:pPr>
        <w:pStyle w:val="SOWSubL1-ASDEFCON"/>
      </w:pPr>
      <w:r>
        <w:t>for publications that are to be delivered as S1000D-compliant source files, include the S1000D DML; or</w:t>
      </w:r>
    </w:p>
    <w:p w14:paraId="557EE5C4" w14:textId="228E0E57" w:rsidR="00BD0175" w:rsidRDefault="00BD0175" w:rsidP="00BD0175">
      <w:pPr>
        <w:pStyle w:val="SOWSubL1-ASDEFCON"/>
      </w:pPr>
      <w:r>
        <w:t xml:space="preserve">for publications that are not required to be delivered as S1000D source files: </w:t>
      </w:r>
    </w:p>
    <w:p w14:paraId="1C1A6922" w14:textId="120F9B7B" w:rsidR="005223F1" w:rsidRDefault="00F539C8" w:rsidP="008A1184">
      <w:pPr>
        <w:pStyle w:val="SOWSubL2-ASDEFCON"/>
      </w:pPr>
      <w:r w:rsidRPr="004B0E60">
        <w:t xml:space="preserve">identify the hierarchy of, </w:t>
      </w:r>
      <w:r w:rsidR="005427CD">
        <w:t>and</w:t>
      </w:r>
      <w:r w:rsidRPr="004B0E60">
        <w:t xml:space="preserve"> inter</w:t>
      </w:r>
      <w:r w:rsidR="003D4B11">
        <w:t>-</w:t>
      </w:r>
      <w:r w:rsidRPr="004B0E60">
        <w:t>relationships between, all publications</w:t>
      </w:r>
      <w:r>
        <w:t xml:space="preserve"> including the </w:t>
      </w:r>
      <w:r w:rsidRPr="004B0E60">
        <w:t>distribution of information between each publication</w:t>
      </w:r>
      <w:r w:rsidR="005223F1">
        <w:t>;</w:t>
      </w:r>
      <w:r w:rsidR="008A1184">
        <w:t xml:space="preserve"> and</w:t>
      </w:r>
    </w:p>
    <w:p w14:paraId="3C3FEB35" w14:textId="186C5658" w:rsidR="00243BA1" w:rsidRDefault="005223F1" w:rsidP="008A1184">
      <w:pPr>
        <w:pStyle w:val="SOWSubL2-ASDEFCON"/>
      </w:pPr>
      <w:r>
        <w:t>provide the ability for hard copies to be produced in a logical and hierarchical format that allow quick and easy reference so that either experienced or inexperienced operational or logistics-support personnel can identify the publication reference that they require</w:t>
      </w:r>
      <w:r w:rsidR="00F539C8">
        <w:t>.</w:t>
      </w:r>
    </w:p>
    <w:p w14:paraId="7B2F3062" w14:textId="0C00D80C" w:rsidR="00CC5973" w:rsidRDefault="00CC5973" w:rsidP="00E1381E">
      <w:pPr>
        <w:pStyle w:val="Note-ASDEFCON"/>
      </w:pPr>
      <w:bookmarkStart w:id="59" w:name="_Ref481484526"/>
      <w:r>
        <w:t xml:space="preserve">Note: </w:t>
      </w:r>
      <w:r w:rsidR="00B60470">
        <w:t xml:space="preserve"> </w:t>
      </w:r>
      <w:r>
        <w:t xml:space="preserve">The Publications Tree identifies items of Technical Data </w:t>
      </w:r>
      <w:r w:rsidR="00E761C6">
        <w:t xml:space="preserve">(eg, operator and support manuals) that are required to enable the Materiel System to be operated and supported through life and, therefore, the Publications Tree </w:t>
      </w:r>
      <w:r w:rsidR="00A902F6">
        <w:t xml:space="preserve">is </w:t>
      </w:r>
      <w:r>
        <w:t xml:space="preserve">a subset of the </w:t>
      </w:r>
      <w:r w:rsidR="00E61B14">
        <w:t>SS</w:t>
      </w:r>
      <w:r>
        <w:t>TDL.</w:t>
      </w:r>
    </w:p>
    <w:p w14:paraId="5C602187" w14:textId="357C0EF8" w:rsidR="00191D26" w:rsidRDefault="00AC0D14" w:rsidP="00E1381E">
      <w:pPr>
        <w:pStyle w:val="SOWTL4-ASDEFCON"/>
      </w:pPr>
      <w:r>
        <w:t xml:space="preserve">When this DID is invoked under the Contract to define a </w:t>
      </w:r>
      <w:r w:rsidR="00E92002">
        <w:t>Publications Tree</w:t>
      </w:r>
      <w:r w:rsidR="00270C2D" w:rsidRPr="004B0E60">
        <w:t xml:space="preserve"> </w:t>
      </w:r>
      <w:r>
        <w:t xml:space="preserve">the data item </w:t>
      </w:r>
      <w:r w:rsidR="00D73285">
        <w:t>s</w:t>
      </w:r>
      <w:r w:rsidR="009869EF">
        <w:t xml:space="preserve">hall </w:t>
      </w:r>
      <w:r>
        <w:t>include</w:t>
      </w:r>
      <w:r w:rsidR="00E82CB9">
        <w:t>,</w:t>
      </w:r>
      <w:r>
        <w:t xml:space="preserve"> for each publication, the </w:t>
      </w:r>
      <w:r w:rsidR="00E82CB9">
        <w:t xml:space="preserve">information </w:t>
      </w:r>
      <w:r>
        <w:t>required</w:t>
      </w:r>
      <w:r w:rsidR="0027177B">
        <w:t xml:space="preserve"> for the </w:t>
      </w:r>
      <w:r w:rsidR="00E61B14">
        <w:t>SS</w:t>
      </w:r>
      <w:r w:rsidR="0027177B">
        <w:t>TDL</w:t>
      </w:r>
      <w:r>
        <w:t xml:space="preserve"> </w:t>
      </w:r>
      <w:r w:rsidR="00D73285">
        <w:t xml:space="preserve">by clause </w:t>
      </w:r>
      <w:r w:rsidR="00C44B30">
        <w:fldChar w:fldCharType="begin"/>
      </w:r>
      <w:r w:rsidR="00C44B30">
        <w:instrText xml:space="preserve"> REF _Ref127784959 \r \h </w:instrText>
      </w:r>
      <w:r w:rsidR="00C44B30">
        <w:fldChar w:fldCharType="separate"/>
      </w:r>
      <w:r w:rsidR="00EE3F84">
        <w:t>6.2.5.1.3</w:t>
      </w:r>
      <w:r w:rsidR="00C44B30">
        <w:fldChar w:fldCharType="end"/>
      </w:r>
      <w:r w:rsidR="00D73285" w:rsidRPr="00E07840">
        <w:t xml:space="preserve"> </w:t>
      </w:r>
      <w:r>
        <w:t>and</w:t>
      </w:r>
      <w:bookmarkEnd w:id="59"/>
      <w:r w:rsidR="004C0DB0">
        <w:t xml:space="preserve"> </w:t>
      </w:r>
      <w:r w:rsidR="00191D26">
        <w:t xml:space="preserve">the </w:t>
      </w:r>
      <w:r w:rsidR="00191D26" w:rsidRPr="00AC0D14">
        <w:t>schedule</w:t>
      </w:r>
      <w:r w:rsidR="00191D26">
        <w:t xml:space="preserve"> for </w:t>
      </w:r>
      <w:r w:rsidR="00502757">
        <w:t xml:space="preserve">the </w:t>
      </w:r>
      <w:r>
        <w:t xml:space="preserve">development and </w:t>
      </w:r>
      <w:r w:rsidR="0050491B">
        <w:t>production</w:t>
      </w:r>
      <w:r w:rsidR="00502757" w:rsidRPr="00502757">
        <w:t xml:space="preserve"> </w:t>
      </w:r>
      <w:r w:rsidR="00502757">
        <w:t>of the publication</w:t>
      </w:r>
      <w:r w:rsidR="00191D26">
        <w:t>.</w:t>
      </w:r>
    </w:p>
    <w:p w14:paraId="6EF310AE" w14:textId="77777777" w:rsidR="00B65117" w:rsidRDefault="00B65117" w:rsidP="00E1381E">
      <w:pPr>
        <w:pStyle w:val="SOWHL3-ASDEFCON"/>
      </w:pPr>
      <w:bookmarkStart w:id="60" w:name="_Ref450061777"/>
      <w:bookmarkStart w:id="61" w:name="_Ref473106267"/>
      <w:r>
        <w:t>Specific Requirements – Training Materials</w:t>
      </w:r>
      <w:bookmarkEnd w:id="60"/>
      <w:r w:rsidR="00B50089">
        <w:t xml:space="preserve"> List</w:t>
      </w:r>
      <w:bookmarkEnd w:id="61"/>
    </w:p>
    <w:p w14:paraId="7DD3DED7" w14:textId="26B67AA0" w:rsidR="00B65117" w:rsidRDefault="00B65117" w:rsidP="00E1381E">
      <w:pPr>
        <w:pStyle w:val="Note-ASDEFCON"/>
      </w:pPr>
      <w:r>
        <w:t xml:space="preserve">Note: </w:t>
      </w:r>
      <w:r w:rsidR="00B60470">
        <w:t xml:space="preserve"> </w:t>
      </w:r>
      <w:r w:rsidRPr="00020633">
        <w:t xml:space="preserve">The CDRL may specify </w:t>
      </w:r>
      <w:r w:rsidR="00AC0D14">
        <w:t xml:space="preserve">individual </w:t>
      </w:r>
      <w:r w:rsidRPr="00020633">
        <w:t xml:space="preserve">delivery </w:t>
      </w:r>
      <w:r>
        <w:t xml:space="preserve">requirements </w:t>
      </w:r>
      <w:r w:rsidRPr="00020633">
        <w:t xml:space="preserve">for this element of the </w:t>
      </w:r>
      <w:r w:rsidR="00AC0D14">
        <w:t>MTDI</w:t>
      </w:r>
      <w:r>
        <w:t>.</w:t>
      </w:r>
    </w:p>
    <w:p w14:paraId="4418D338" w14:textId="27E1749A" w:rsidR="00B65117" w:rsidRDefault="005A0972" w:rsidP="00E1381E">
      <w:pPr>
        <w:pStyle w:val="SOWTL4-ASDEFCON"/>
      </w:pPr>
      <w:r>
        <w:t xml:space="preserve">The </w:t>
      </w:r>
      <w:r w:rsidR="00CC5973">
        <w:t>MTDI</w:t>
      </w:r>
      <w:r>
        <w:t xml:space="preserve"> shall, pursuant</w:t>
      </w:r>
      <w:r w:rsidR="00A85E9E">
        <w:t xml:space="preserve"> </w:t>
      </w:r>
      <w:r>
        <w:t xml:space="preserve">to </w:t>
      </w:r>
      <w:r w:rsidR="00A85E9E">
        <w:t>clause</w:t>
      </w:r>
      <w:r w:rsidR="00BA0CC9">
        <w:t>s</w:t>
      </w:r>
      <w:r w:rsidR="00A85E9E">
        <w:t xml:space="preserve"> </w:t>
      </w:r>
      <w:r w:rsidR="00A85E9E">
        <w:fldChar w:fldCharType="begin"/>
      </w:r>
      <w:r w:rsidR="00A85E9E">
        <w:instrText xml:space="preserve"> REF _Ref469312604 \r \h </w:instrText>
      </w:r>
      <w:r w:rsidR="00A85E9E">
        <w:fldChar w:fldCharType="separate"/>
      </w:r>
      <w:r w:rsidR="00EE3F84">
        <w:t>6.1.2</w:t>
      </w:r>
      <w:r w:rsidR="00A85E9E">
        <w:fldChar w:fldCharType="end"/>
      </w:r>
      <w:r w:rsidR="00BA0CC9" w:rsidRPr="00BA0CC9">
        <w:t xml:space="preserve"> </w:t>
      </w:r>
      <w:r w:rsidR="00BA0CC9">
        <w:t xml:space="preserve">and </w:t>
      </w:r>
      <w:r w:rsidR="00BA0CC9">
        <w:fldChar w:fldCharType="begin"/>
      </w:r>
      <w:r w:rsidR="00BA0CC9">
        <w:instrText xml:space="preserve"> REF _Ref62572904 \r \h </w:instrText>
      </w:r>
      <w:r w:rsidR="00BA0CC9">
        <w:fldChar w:fldCharType="separate"/>
      </w:r>
      <w:r w:rsidR="00EE3F84">
        <w:t>6.1.3</w:t>
      </w:r>
      <w:r w:rsidR="00BA0CC9">
        <w:fldChar w:fldCharType="end"/>
      </w:r>
      <w:r w:rsidR="00A85E9E">
        <w:t xml:space="preserve">, </w:t>
      </w:r>
      <w:r w:rsidR="00B65117">
        <w:t xml:space="preserve">enable a subset of the </w:t>
      </w:r>
      <w:r w:rsidR="00CC5973">
        <w:t>MTDI</w:t>
      </w:r>
      <w:r w:rsidR="00B65117">
        <w:t xml:space="preserve"> </w:t>
      </w:r>
      <w:r w:rsidR="00BA0CC9">
        <w:t xml:space="preserve">to be derived </w:t>
      </w:r>
      <w:r w:rsidR="00B65117">
        <w:t xml:space="preserve">representing a list of Training Materials (new and existing) that are required </w:t>
      </w:r>
      <w:r w:rsidR="00F72833">
        <w:t>for the</w:t>
      </w:r>
      <w:r w:rsidR="00B65117">
        <w:t xml:space="preserve"> Training</w:t>
      </w:r>
      <w:r w:rsidR="00AE7767">
        <w:t xml:space="preserve"> </w:t>
      </w:r>
      <w:r w:rsidR="0092381A">
        <w:t xml:space="preserve">courses </w:t>
      </w:r>
      <w:r w:rsidR="00F72833">
        <w:t xml:space="preserve">required to be </w:t>
      </w:r>
      <w:r w:rsidR="00E761C6">
        <w:t>provided</w:t>
      </w:r>
      <w:r w:rsidR="00F72833">
        <w:t xml:space="preserve"> under the Contract</w:t>
      </w:r>
      <w:r w:rsidR="00B65117">
        <w:t xml:space="preserve"> (‘</w:t>
      </w:r>
      <w:r w:rsidR="00B65117">
        <w:rPr>
          <w:b/>
        </w:rPr>
        <w:t>Training Materials List</w:t>
      </w:r>
      <w:r w:rsidR="00B65117">
        <w:t>’).</w:t>
      </w:r>
    </w:p>
    <w:p w14:paraId="076BE197" w14:textId="190A7DF1" w:rsidR="00B65117" w:rsidRDefault="00B65117" w:rsidP="00E1381E">
      <w:pPr>
        <w:pStyle w:val="SOWTL4-ASDEFCON"/>
      </w:pPr>
      <w:bookmarkStart w:id="62" w:name="_Ref481567869"/>
      <w:r>
        <w:t xml:space="preserve">The Training Materials List shall list all </w:t>
      </w:r>
      <w:r w:rsidR="00D63EC5">
        <w:t xml:space="preserve">of the </w:t>
      </w:r>
      <w:r>
        <w:t xml:space="preserve">Training Materials </w:t>
      </w:r>
      <w:r w:rsidR="00AE7767">
        <w:t xml:space="preserve">required </w:t>
      </w:r>
      <w:r w:rsidR="0092381A">
        <w:t>for</w:t>
      </w:r>
      <w:r w:rsidR="00AE7767">
        <w:t xml:space="preserve"> the </w:t>
      </w:r>
      <w:r>
        <w:t>Training course</w:t>
      </w:r>
      <w:r w:rsidR="00AE7767">
        <w:t>s</w:t>
      </w:r>
      <w:r w:rsidR="00D63EC5">
        <w:t xml:space="preserve"> </w:t>
      </w:r>
      <w:r w:rsidR="0092381A">
        <w:t xml:space="preserve">required to be </w:t>
      </w:r>
      <w:r w:rsidR="00E761C6">
        <w:t>provided</w:t>
      </w:r>
      <w:r w:rsidR="0092381A">
        <w:t xml:space="preserve"> under the Contract</w:t>
      </w:r>
      <w:r>
        <w:t>,</w:t>
      </w:r>
      <w:r w:rsidR="0083783B">
        <w:t xml:space="preserve"> </w:t>
      </w:r>
      <w:r>
        <w:t>including:</w:t>
      </w:r>
      <w:bookmarkEnd w:id="62"/>
    </w:p>
    <w:p w14:paraId="50BA13F4" w14:textId="77777777" w:rsidR="00B65117" w:rsidRDefault="007979A2" w:rsidP="00E1381E">
      <w:pPr>
        <w:pStyle w:val="SOWSubL1-ASDEFCON"/>
      </w:pPr>
      <w:r>
        <w:t xml:space="preserve">competency </w:t>
      </w:r>
      <w:r w:rsidR="00306884">
        <w:t>standards</w:t>
      </w:r>
      <w:r>
        <w:t xml:space="preserve"> and/or </w:t>
      </w:r>
      <w:r w:rsidR="00B65117">
        <w:t>course graduation requirements</w:t>
      </w:r>
      <w:r>
        <w:t>, as applicable</w:t>
      </w:r>
      <w:r w:rsidR="00B65117">
        <w:t>;</w:t>
      </w:r>
    </w:p>
    <w:p w14:paraId="0D9C5707" w14:textId="77777777" w:rsidR="000C630C" w:rsidRDefault="00664FCE" w:rsidP="00E1381E">
      <w:pPr>
        <w:pStyle w:val="SOWSubL1-ASDEFCON"/>
      </w:pPr>
      <w:r>
        <w:t xml:space="preserve">student </w:t>
      </w:r>
      <w:r w:rsidR="007979A2">
        <w:t>materials</w:t>
      </w:r>
      <w:r>
        <w:t xml:space="preserve"> (eg, précis, workbooks, exercise and tutorial materials);</w:t>
      </w:r>
    </w:p>
    <w:p w14:paraId="41C363C9" w14:textId="77777777" w:rsidR="00B65117" w:rsidRDefault="00B65117" w:rsidP="00E1381E">
      <w:pPr>
        <w:pStyle w:val="SOWSubL1-ASDEFCON"/>
      </w:pPr>
      <w:r>
        <w:t xml:space="preserve">instructor </w:t>
      </w:r>
      <w:r w:rsidR="007979A2">
        <w:t>materials</w:t>
      </w:r>
      <w:r>
        <w:t xml:space="preserve"> including lesson plans</w:t>
      </w:r>
      <w:r w:rsidR="00306884">
        <w:t>,</w:t>
      </w:r>
      <w:r w:rsidR="00306884" w:rsidRPr="00306884">
        <w:t xml:space="preserve"> </w:t>
      </w:r>
      <w:r w:rsidR="00306884">
        <w:t>presentations and exercise materials</w:t>
      </w:r>
      <w:r>
        <w:t>;</w:t>
      </w:r>
    </w:p>
    <w:p w14:paraId="7FD7F15B" w14:textId="62401BA9" w:rsidR="002E6447" w:rsidRDefault="002E6447" w:rsidP="00E1381E">
      <w:pPr>
        <w:pStyle w:val="SOWSubL1-ASDEFCON"/>
      </w:pPr>
      <w:r>
        <w:t xml:space="preserve">all </w:t>
      </w:r>
      <w:r w:rsidR="000C630C">
        <w:t>m</w:t>
      </w:r>
      <w:r>
        <w:t>aterials</w:t>
      </w:r>
      <w:r w:rsidDel="007565CD">
        <w:t xml:space="preserve"> </w:t>
      </w:r>
      <w:r>
        <w:t xml:space="preserve">used </w:t>
      </w:r>
      <w:r w:rsidR="000C630C">
        <w:t xml:space="preserve">for the </w:t>
      </w:r>
      <w:r>
        <w:t>assessment of students</w:t>
      </w:r>
      <w:r w:rsidR="001D661E">
        <w:t xml:space="preserve"> and </w:t>
      </w:r>
      <w:r w:rsidR="00CB5B7F">
        <w:t>related</w:t>
      </w:r>
      <w:r w:rsidR="0050283A">
        <w:t xml:space="preserve"> </w:t>
      </w:r>
      <w:r w:rsidR="001D661E">
        <w:t>Training records</w:t>
      </w:r>
      <w:r>
        <w:t>;</w:t>
      </w:r>
    </w:p>
    <w:p w14:paraId="1A531A03" w14:textId="77777777" w:rsidR="000C630C" w:rsidRDefault="002E6447" w:rsidP="00E1381E">
      <w:pPr>
        <w:pStyle w:val="SOWSubL1-ASDEFCON"/>
      </w:pPr>
      <w:r>
        <w:t xml:space="preserve">documents </w:t>
      </w:r>
      <w:r w:rsidR="00664FCE">
        <w:t>required</w:t>
      </w:r>
      <w:r>
        <w:t xml:space="preserve"> for Training course evaluation</w:t>
      </w:r>
      <w:r w:rsidR="000C630C">
        <w:t xml:space="preserve"> and reporting</w:t>
      </w:r>
      <w:r>
        <w:t>;</w:t>
      </w:r>
    </w:p>
    <w:p w14:paraId="01199293" w14:textId="77777777" w:rsidR="002E6447" w:rsidRDefault="001D661E" w:rsidP="00E1381E">
      <w:pPr>
        <w:pStyle w:val="SOWSubL1-ASDEFCON"/>
      </w:pPr>
      <w:r>
        <w:t xml:space="preserve">any other documents </w:t>
      </w:r>
      <w:r w:rsidR="00306884">
        <w:t>that</w:t>
      </w:r>
      <w:r>
        <w:t xml:space="preserve"> enable </w:t>
      </w:r>
      <w:r w:rsidR="005042E3">
        <w:t xml:space="preserve">Training </w:t>
      </w:r>
      <w:r>
        <w:t xml:space="preserve">delivery </w:t>
      </w:r>
      <w:r w:rsidR="00A65085">
        <w:t>or</w:t>
      </w:r>
      <w:r>
        <w:t xml:space="preserve"> administrati</w:t>
      </w:r>
      <w:r w:rsidR="00306884">
        <w:t>on</w:t>
      </w:r>
      <w:r>
        <w:t>;</w:t>
      </w:r>
      <w:r w:rsidR="002E6447" w:rsidRPr="002E6447">
        <w:t xml:space="preserve"> </w:t>
      </w:r>
      <w:r w:rsidR="002E6447">
        <w:t>and</w:t>
      </w:r>
    </w:p>
    <w:p w14:paraId="4D18CEB1" w14:textId="77777777" w:rsidR="00B65117" w:rsidRDefault="005042E3" w:rsidP="00E1381E">
      <w:pPr>
        <w:pStyle w:val="SOWSubL1-ASDEFCON"/>
      </w:pPr>
      <w:r>
        <w:t>manuals</w:t>
      </w:r>
      <w:r w:rsidR="002E6447">
        <w:t xml:space="preserve"> and </w:t>
      </w:r>
      <w:r w:rsidR="00B65117">
        <w:t xml:space="preserve">handbooks used in the </w:t>
      </w:r>
      <w:r w:rsidR="00C95FC7">
        <w:t>provision</w:t>
      </w:r>
      <w:r w:rsidR="00B65117">
        <w:t xml:space="preserve"> of Training</w:t>
      </w:r>
      <w:r w:rsidR="002E6447">
        <w:t xml:space="preserve"> but not developed for </w:t>
      </w:r>
      <w:r w:rsidR="00052F40">
        <w:t xml:space="preserve">Training </w:t>
      </w:r>
      <w:r w:rsidR="002E6447">
        <w:t>purpose</w:t>
      </w:r>
      <w:r>
        <w:t>s</w:t>
      </w:r>
      <w:r w:rsidR="002E6447">
        <w:t>.</w:t>
      </w:r>
    </w:p>
    <w:p w14:paraId="5E8879AC" w14:textId="178D460B" w:rsidR="006071C0" w:rsidRDefault="00AC0D14" w:rsidP="00E1381E">
      <w:pPr>
        <w:pStyle w:val="SOWTL4-ASDEFCON"/>
      </w:pPr>
      <w:bookmarkStart w:id="63" w:name="_Ref472688760"/>
      <w:bookmarkStart w:id="64" w:name="_Ref487784958"/>
      <w:r>
        <w:t xml:space="preserve">When this DID is invoked under the Contract to define a </w:t>
      </w:r>
      <w:r w:rsidR="001D661E">
        <w:t>Training Materials List</w:t>
      </w:r>
      <w:r w:rsidR="00F72833">
        <w:t>,</w:t>
      </w:r>
      <w:r>
        <w:t xml:space="preserve"> the data item</w:t>
      </w:r>
      <w:r w:rsidR="001D661E">
        <w:t xml:space="preserve"> shall </w:t>
      </w:r>
      <w:r w:rsidR="00E96D04">
        <w:t>include</w:t>
      </w:r>
      <w:r w:rsidR="00CC5973">
        <w:t>,</w:t>
      </w:r>
      <w:r w:rsidR="00E96D04">
        <w:t xml:space="preserve"> </w:t>
      </w:r>
      <w:r w:rsidR="001D661E">
        <w:t xml:space="preserve">for </w:t>
      </w:r>
      <w:r w:rsidR="006071C0">
        <w:t xml:space="preserve">each item of </w:t>
      </w:r>
      <w:r w:rsidR="00E178BA">
        <w:t xml:space="preserve">the </w:t>
      </w:r>
      <w:r w:rsidR="006071C0">
        <w:t>Training Material</w:t>
      </w:r>
      <w:r w:rsidR="00E178BA">
        <w:t>s</w:t>
      </w:r>
      <w:r w:rsidR="00CC5973">
        <w:t>,</w:t>
      </w:r>
      <w:r w:rsidR="00CC5973" w:rsidRPr="00CC5973">
        <w:t xml:space="preserve"> </w:t>
      </w:r>
      <w:r w:rsidR="00CC5973">
        <w:t xml:space="preserve">the </w:t>
      </w:r>
      <w:r w:rsidR="00E82CB9" w:rsidRPr="00E82CB9">
        <w:t>information</w:t>
      </w:r>
      <w:r w:rsidR="00CC5973">
        <w:t xml:space="preserve"> r</w:t>
      </w:r>
      <w:r w:rsidR="000C4115">
        <w:t xml:space="preserve">equired </w:t>
      </w:r>
      <w:r w:rsidR="0027177B">
        <w:t xml:space="preserve">for the </w:t>
      </w:r>
      <w:r w:rsidR="00397FFA">
        <w:t>SS</w:t>
      </w:r>
      <w:r w:rsidR="0027177B">
        <w:t xml:space="preserve">TDL </w:t>
      </w:r>
      <w:r w:rsidR="00502757">
        <w:t>by</w:t>
      </w:r>
      <w:r w:rsidR="00CC5973">
        <w:t xml:space="preserve"> clause </w:t>
      </w:r>
      <w:r w:rsidR="00C44B30">
        <w:fldChar w:fldCharType="begin"/>
      </w:r>
      <w:r w:rsidR="00C44B30">
        <w:instrText xml:space="preserve"> REF _Ref127784959 \r \h </w:instrText>
      </w:r>
      <w:r w:rsidR="00C44B30">
        <w:fldChar w:fldCharType="separate"/>
      </w:r>
      <w:r w:rsidR="00EE3F84">
        <w:t>6.2.5.1.3</w:t>
      </w:r>
      <w:r w:rsidR="00C44B30">
        <w:fldChar w:fldCharType="end"/>
      </w:r>
      <w:r w:rsidR="00CC5973">
        <w:t xml:space="preserve"> and</w:t>
      </w:r>
      <w:r w:rsidR="006071C0">
        <w:t>:</w:t>
      </w:r>
      <w:bookmarkEnd w:id="63"/>
      <w:bookmarkEnd w:id="64"/>
    </w:p>
    <w:p w14:paraId="34B0B2C5" w14:textId="77777777" w:rsidR="00E178BA" w:rsidRDefault="00E178BA" w:rsidP="00E1381E">
      <w:pPr>
        <w:pStyle w:val="SOWSubL1-ASDEFCON"/>
      </w:pPr>
      <w:r>
        <w:t>the unique code for the Training course / Learning Management Package;</w:t>
      </w:r>
    </w:p>
    <w:p w14:paraId="79C70FFF" w14:textId="77777777" w:rsidR="006071C0" w:rsidRDefault="001D661E" w:rsidP="00E1381E">
      <w:pPr>
        <w:pStyle w:val="SOWSubL1-ASDEFCON"/>
      </w:pPr>
      <w:r>
        <w:t xml:space="preserve">the </w:t>
      </w:r>
      <w:r w:rsidR="0050283A">
        <w:t xml:space="preserve">name of the </w:t>
      </w:r>
      <w:r>
        <w:t xml:space="preserve">Training course / </w:t>
      </w:r>
      <w:r w:rsidR="001B7AA5">
        <w:t>Learning</w:t>
      </w:r>
      <w:r>
        <w:t xml:space="preserve"> Management Package</w:t>
      </w:r>
      <w:r w:rsidR="006071C0">
        <w:t xml:space="preserve">; </w:t>
      </w:r>
      <w:r w:rsidR="00E178BA">
        <w:t>and</w:t>
      </w:r>
    </w:p>
    <w:p w14:paraId="64BDA112" w14:textId="77777777" w:rsidR="00E178BA" w:rsidRDefault="00E178BA" w:rsidP="00E1381E">
      <w:pPr>
        <w:pStyle w:val="SOWSubL1-ASDEFCON"/>
      </w:pPr>
      <w:r>
        <w:t xml:space="preserve">if the document was developed </w:t>
      </w:r>
      <w:r w:rsidR="00CB5B7F">
        <w:t xml:space="preserve">specifically </w:t>
      </w:r>
      <w:r>
        <w:t>for Training purposes.</w:t>
      </w:r>
    </w:p>
    <w:p w14:paraId="59D91E0F" w14:textId="6758A9A0" w:rsidR="00B65117" w:rsidRDefault="006071C0" w:rsidP="00E1381E">
      <w:pPr>
        <w:pStyle w:val="SOWTL4-ASDEFCON"/>
      </w:pPr>
      <w:bookmarkStart w:id="65" w:name="_Ref472687709"/>
      <w:r>
        <w:t>The</w:t>
      </w:r>
      <w:r w:rsidR="0083783B">
        <w:t xml:space="preserve"> Training Materials </w:t>
      </w:r>
      <w:r>
        <w:t xml:space="preserve">List shall </w:t>
      </w:r>
      <w:r w:rsidR="00B40078">
        <w:t>b</w:t>
      </w:r>
      <w:r>
        <w:t>e</w:t>
      </w:r>
      <w:r w:rsidR="00B40078">
        <w:t xml:space="preserve"> cap</w:t>
      </w:r>
      <w:r>
        <w:t xml:space="preserve">able </w:t>
      </w:r>
      <w:r w:rsidR="00B40078">
        <w:t>of</w:t>
      </w:r>
      <w:r>
        <w:t xml:space="preserve"> be</w:t>
      </w:r>
      <w:r w:rsidR="00B40078">
        <w:t>ing</w:t>
      </w:r>
      <w:r>
        <w:t xml:space="preserve"> </w:t>
      </w:r>
      <w:r w:rsidR="004F17AC">
        <w:t>filtered</w:t>
      </w:r>
      <w:r w:rsidR="002007AA">
        <w:t xml:space="preserve"> and sorted</w:t>
      </w:r>
      <w:r w:rsidR="001D661E">
        <w:t xml:space="preserve"> </w:t>
      </w:r>
      <w:r w:rsidR="0083783B">
        <w:t xml:space="preserve">by </w:t>
      </w:r>
      <w:r>
        <w:t xml:space="preserve">the </w:t>
      </w:r>
      <w:r w:rsidR="00B40078">
        <w:t>data required</w:t>
      </w:r>
      <w:r>
        <w:t xml:space="preserve"> under clause</w:t>
      </w:r>
      <w:r w:rsidR="00796B3F">
        <w:t xml:space="preserve"> </w:t>
      </w:r>
      <w:r w:rsidR="00796B3F">
        <w:fldChar w:fldCharType="begin"/>
      </w:r>
      <w:r w:rsidR="00796B3F">
        <w:instrText xml:space="preserve"> REF _Ref487784958 \r \h </w:instrText>
      </w:r>
      <w:r w:rsidR="00796B3F">
        <w:fldChar w:fldCharType="separate"/>
      </w:r>
      <w:r w:rsidR="00EE3F84">
        <w:t>6.2.7.3</w:t>
      </w:r>
      <w:r w:rsidR="00796B3F">
        <w:fldChar w:fldCharType="end"/>
      </w:r>
      <w:r w:rsidR="0083783B">
        <w:t>.</w:t>
      </w:r>
      <w:bookmarkEnd w:id="65"/>
    </w:p>
    <w:sectPr w:rsidR="00B65117" w:rsidSect="00693D71">
      <w:headerReference w:type="default" r:id="rId8"/>
      <w:footerReference w:type="default" r:id="rId9"/>
      <w:pgSz w:w="11906" w:h="16838" w:code="9"/>
      <w:pgMar w:top="1247" w:right="1417" w:bottom="567" w:left="1417" w:header="567" w:footer="567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604604" w14:textId="77777777" w:rsidR="004E1704" w:rsidRDefault="004E1704">
      <w:r>
        <w:separator/>
      </w:r>
    </w:p>
  </w:endnote>
  <w:endnote w:type="continuationSeparator" w:id="0">
    <w:p w14:paraId="218DA6AD" w14:textId="77777777" w:rsidR="004E1704" w:rsidRDefault="004E17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old">
    <w:panose1 w:val="020B0704020202020204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4536"/>
      <w:gridCol w:w="4536"/>
    </w:tblGrid>
    <w:tr w:rsidR="00913D22" w14:paraId="394A8460" w14:textId="77777777" w:rsidTr="00735D60">
      <w:tc>
        <w:tcPr>
          <w:tcW w:w="2500" w:type="pct"/>
        </w:tcPr>
        <w:p w14:paraId="5EDE1E9D" w14:textId="5839A552" w:rsidR="00913D22" w:rsidRDefault="00913D22" w:rsidP="00735D60">
          <w:pPr>
            <w:pStyle w:val="ASDEFCONHeaderFooterLeft"/>
          </w:pPr>
        </w:p>
      </w:tc>
      <w:tc>
        <w:tcPr>
          <w:tcW w:w="2500" w:type="pct"/>
        </w:tcPr>
        <w:p w14:paraId="0A494E39" w14:textId="282F9C06" w:rsidR="00913D22" w:rsidRDefault="00913D22" w:rsidP="00735D60">
          <w:pPr>
            <w:pStyle w:val="ASDEFCONHeaderFooterRight"/>
          </w:pPr>
          <w:r>
            <w:rPr>
              <w:rStyle w:val="PageNumber"/>
              <w:color w:val="auto"/>
              <w:szCs w:val="24"/>
            </w:rPr>
            <w:fldChar w:fldCharType="begin"/>
          </w:r>
          <w:r>
            <w:rPr>
              <w:rStyle w:val="PageNumber"/>
              <w:color w:val="auto"/>
              <w:szCs w:val="24"/>
            </w:rPr>
            <w:instrText xml:space="preserve"> PAGE </w:instrText>
          </w:r>
          <w:r>
            <w:rPr>
              <w:rStyle w:val="PageNumber"/>
              <w:color w:val="auto"/>
              <w:szCs w:val="24"/>
            </w:rPr>
            <w:fldChar w:fldCharType="separate"/>
          </w:r>
          <w:r w:rsidR="00EE3F84">
            <w:rPr>
              <w:rStyle w:val="PageNumber"/>
              <w:noProof/>
              <w:color w:val="auto"/>
              <w:szCs w:val="24"/>
            </w:rPr>
            <w:t>1</w:t>
          </w:r>
          <w:r>
            <w:rPr>
              <w:rStyle w:val="PageNumber"/>
              <w:color w:val="auto"/>
              <w:szCs w:val="24"/>
            </w:rPr>
            <w:fldChar w:fldCharType="end"/>
          </w:r>
        </w:p>
      </w:tc>
    </w:tr>
    <w:tr w:rsidR="00913D22" w14:paraId="76D151D8" w14:textId="77777777" w:rsidTr="00735D60">
      <w:tc>
        <w:tcPr>
          <w:tcW w:w="5000" w:type="pct"/>
          <w:gridSpan w:val="2"/>
        </w:tcPr>
        <w:p w14:paraId="7AC51C08" w14:textId="0930766F" w:rsidR="00913D22" w:rsidRDefault="004E1704" w:rsidP="001E1B2F">
          <w:pPr>
            <w:pStyle w:val="ASDEFCONHeaderFooterClassification"/>
          </w:pPr>
          <w:r>
            <w:fldChar w:fldCharType="begin"/>
          </w:r>
          <w:r>
            <w:instrText xml:space="preserve"> DOCPROPERTY  Classification  \* MERGEFORMAT </w:instrText>
          </w:r>
          <w:r>
            <w:fldChar w:fldCharType="separate"/>
          </w:r>
          <w:r w:rsidR="00EE3F84">
            <w:t>OFFICIAL</w:t>
          </w:r>
          <w:r>
            <w:fldChar w:fldCharType="end"/>
          </w:r>
          <w:bookmarkStart w:id="66" w:name="_Toc515805636"/>
        </w:p>
      </w:tc>
    </w:tr>
    <w:bookmarkEnd w:id="66"/>
  </w:tbl>
  <w:p w14:paraId="573DBDE2" w14:textId="77777777" w:rsidR="00913D22" w:rsidRPr="00735D60" w:rsidRDefault="00913D22" w:rsidP="00735D6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90C496" w14:textId="77777777" w:rsidR="004E1704" w:rsidRDefault="004E1704">
      <w:r>
        <w:separator/>
      </w:r>
    </w:p>
  </w:footnote>
  <w:footnote w:type="continuationSeparator" w:id="0">
    <w:p w14:paraId="70EE0E4A" w14:textId="77777777" w:rsidR="004E1704" w:rsidRDefault="004E17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4536"/>
      <w:gridCol w:w="4536"/>
    </w:tblGrid>
    <w:tr w:rsidR="00913D22" w14:paraId="2106FB0C" w14:textId="77777777" w:rsidTr="00735D60">
      <w:tc>
        <w:tcPr>
          <w:tcW w:w="5000" w:type="pct"/>
          <w:gridSpan w:val="2"/>
        </w:tcPr>
        <w:p w14:paraId="0FC20358" w14:textId="0175741D" w:rsidR="00913D22" w:rsidRDefault="004E1704" w:rsidP="001E1B2F">
          <w:pPr>
            <w:pStyle w:val="ASDEFCONHeaderFooterClassification"/>
          </w:pPr>
          <w:r>
            <w:fldChar w:fldCharType="begin"/>
          </w:r>
          <w:r>
            <w:instrText xml:space="preserve"> DOCPROPERTY  Classification  \* MERGEFORMAT </w:instrText>
          </w:r>
          <w:r>
            <w:fldChar w:fldCharType="separate"/>
          </w:r>
          <w:r w:rsidR="00EE3F84">
            <w:t>OFFICIAL</w:t>
          </w:r>
          <w:r>
            <w:fldChar w:fldCharType="end"/>
          </w:r>
        </w:p>
      </w:tc>
    </w:tr>
    <w:tr w:rsidR="00913D22" w14:paraId="4D51B173" w14:textId="77777777" w:rsidTr="00735D60">
      <w:tc>
        <w:tcPr>
          <w:tcW w:w="2500" w:type="pct"/>
        </w:tcPr>
        <w:p w14:paraId="23D9B80E" w14:textId="61CB5EC7" w:rsidR="00913D22" w:rsidRDefault="004E1704" w:rsidP="00735D60">
          <w:pPr>
            <w:pStyle w:val="ASDEFCONHeaderFooterLeft"/>
          </w:pPr>
          <w:r>
            <w:fldChar w:fldCharType="begin"/>
          </w:r>
          <w:r>
            <w:instrText xml:space="preserve"> DOCPROPERTY Header_Left </w:instrText>
          </w:r>
          <w:r>
            <w:fldChar w:fldCharType="separate"/>
          </w:r>
          <w:r w:rsidR="00EE3F84">
            <w:t>ASDEFCON (Strategic Materiel)</w:t>
          </w:r>
          <w:r>
            <w:fldChar w:fldCharType="end"/>
          </w:r>
        </w:p>
      </w:tc>
      <w:tc>
        <w:tcPr>
          <w:tcW w:w="2500" w:type="pct"/>
        </w:tcPr>
        <w:p w14:paraId="7276A981" w14:textId="3A0655F3" w:rsidR="00913D22" w:rsidRDefault="004E1704" w:rsidP="00735D60">
          <w:pPr>
            <w:pStyle w:val="ASDEFCONHeaderFooterRight"/>
          </w:pPr>
          <w:r>
            <w:fldChar w:fldCharType="begin"/>
          </w:r>
          <w:r>
            <w:instrText xml:space="preserve"> DOCPROPERTY  Title  \* MERGEFORMAT </w:instrText>
          </w:r>
          <w:r>
            <w:fldChar w:fldCharType="separate"/>
          </w:r>
          <w:r w:rsidR="00EE3F84">
            <w:t>DID-ILS-TDATA-MTDI</w:t>
          </w:r>
          <w:r>
            <w:fldChar w:fldCharType="end"/>
          </w:r>
          <w:r w:rsidR="00913D22">
            <w:t>-</w:t>
          </w:r>
          <w:r>
            <w:fldChar w:fldCharType="begin"/>
          </w:r>
          <w:r>
            <w:instrText xml:space="preserve"> DOCPROPERTY  Version  \* MERGEFORMAT </w:instrText>
          </w:r>
          <w:r>
            <w:fldChar w:fldCharType="separate"/>
          </w:r>
          <w:r w:rsidR="00EE3F84">
            <w:t>V5.4</w:t>
          </w:r>
          <w:r>
            <w:fldChar w:fldCharType="end"/>
          </w:r>
        </w:p>
      </w:tc>
    </w:tr>
  </w:tbl>
  <w:p w14:paraId="52115EB8" w14:textId="77777777" w:rsidR="00913D22" w:rsidRPr="00735D60" w:rsidRDefault="00913D22" w:rsidP="00735D6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383826F8"/>
    <w:lvl w:ilvl="0">
      <w:numFmt w:val="decimal"/>
      <w:pStyle w:val="Bullet"/>
      <w:lvlText w:val="*"/>
      <w:lvlJc w:val="left"/>
      <w:rPr>
        <w:rFonts w:cs="Times New Roman"/>
      </w:rPr>
    </w:lvl>
  </w:abstractNum>
  <w:abstractNum w:abstractNumId="1" w15:restartNumberingAfterBreak="0">
    <w:nsid w:val="06CB3B9E"/>
    <w:multiLevelType w:val="multilevel"/>
    <w:tmpl w:val="4A5E8DEC"/>
    <w:lvl w:ilvl="0">
      <w:start w:val="1"/>
      <w:numFmt w:val="none"/>
      <w:pStyle w:val="Table8ptText-ASDEFCON"/>
      <w:lvlText w:val="%1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16"/>
        <w:szCs w:val="16"/>
      </w:rPr>
    </w:lvl>
    <w:lvl w:ilvl="1">
      <w:start w:val="1"/>
      <w:numFmt w:val="lowerLetter"/>
      <w:pStyle w:val="Table8ptSub1-ASDEFCON"/>
      <w:lvlText w:val="%2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</w:rPr>
    </w:lvl>
    <w:lvl w:ilvl="2">
      <w:start w:val="1"/>
      <w:numFmt w:val="lowerRoman"/>
      <w:pStyle w:val="Table8ptSub2-ASDEFCON"/>
      <w:lvlText w:val="(%3)"/>
      <w:lvlJc w:val="left"/>
      <w:pPr>
        <w:tabs>
          <w:tab w:val="num" w:pos="284"/>
        </w:tabs>
        <w:ind w:left="567" w:hanging="283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2" w15:restartNumberingAfterBreak="0">
    <w:nsid w:val="09A24AD7"/>
    <w:multiLevelType w:val="hybridMultilevel"/>
    <w:tmpl w:val="58A88880"/>
    <w:lvl w:ilvl="0" w:tplc="1D36ED22">
      <w:start w:val="1"/>
      <w:numFmt w:val="lowerLetter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C026B33"/>
    <w:multiLevelType w:val="hybridMultilevel"/>
    <w:tmpl w:val="7846B39A"/>
    <w:lvl w:ilvl="0" w:tplc="18303678">
      <w:start w:val="1"/>
      <w:numFmt w:val="bullet"/>
      <w:pStyle w:val="Note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2027BB"/>
    <w:multiLevelType w:val="multilevel"/>
    <w:tmpl w:val="13DE8F8E"/>
    <w:lvl w:ilvl="0">
      <w:start w:val="1"/>
      <w:numFmt w:val="lowerLetter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  <w:szCs w:val="20"/>
      </w:rPr>
    </w:lvl>
    <w:lvl w:ilvl="1">
      <w:start w:val="1"/>
      <w:numFmt w:val="lowerRoman"/>
      <w:lvlText w:val="(%2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</w:rPr>
    </w:lvl>
    <w:lvl w:ilvl="2">
      <w:start w:val="1"/>
      <w:numFmt w:val="none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5" w15:restartNumberingAfterBreak="0">
    <w:nsid w:val="11A46F9B"/>
    <w:multiLevelType w:val="multilevel"/>
    <w:tmpl w:val="B0485F70"/>
    <w:lvl w:ilvl="0">
      <w:start w:val="1"/>
      <w:numFmt w:val="lowerLetter"/>
      <w:lvlText w:val="%1."/>
      <w:lvlJc w:val="left"/>
      <w:pPr>
        <w:tabs>
          <w:tab w:val="num" w:pos="2268"/>
        </w:tabs>
        <w:ind w:left="2268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" w15:restartNumberingAfterBreak="0">
    <w:nsid w:val="11D00BF8"/>
    <w:multiLevelType w:val="hybridMultilevel"/>
    <w:tmpl w:val="502048C6"/>
    <w:lvl w:ilvl="0" w:tplc="2B9C8BA6">
      <w:start w:val="1"/>
      <w:numFmt w:val="bullet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060C17"/>
    <w:multiLevelType w:val="multilevel"/>
    <w:tmpl w:val="B55E443A"/>
    <w:lvl w:ilvl="0">
      <w:start w:val="1"/>
      <w:numFmt w:val="bullet"/>
      <w:pStyle w:val="Table10ptBP1-ASDEFCON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bullet"/>
      <w:pStyle w:val="Table10ptBP2-ASDEFCON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418"/>
        </w:tabs>
        <w:ind w:left="1588" w:hanging="737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 w15:restartNumberingAfterBreak="0">
    <w:nsid w:val="23215CFF"/>
    <w:multiLevelType w:val="multilevel"/>
    <w:tmpl w:val="BB8425B2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9" w15:restartNumberingAfterBreak="0">
    <w:nsid w:val="239A7F63"/>
    <w:multiLevelType w:val="multilevel"/>
    <w:tmpl w:val="3D4A9058"/>
    <w:lvl w:ilvl="0">
      <w:start w:val="1"/>
      <w:numFmt w:val="decimal"/>
      <w:pStyle w:val="SOWHL1-ASDEFCON"/>
      <w:lvlText w:val="%1.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pStyle w:val="SOWHL2-ASDEFCON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2">
      <w:start w:val="1"/>
      <w:numFmt w:val="decimal"/>
      <w:pStyle w:val="SOWHL3-ASDEFCON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SOWHL4-ASDEFCON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pStyle w:val="SOWHL5-ASDEFCON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lowerLetter"/>
      <w:pStyle w:val="SOWSubL1-ASDEFCON"/>
      <w:lvlText w:val="%6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pStyle w:val="SOWSubL2-ASDEFCON"/>
      <w:lvlText w:val="(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10" w15:restartNumberingAfterBreak="0">
    <w:nsid w:val="247135B2"/>
    <w:multiLevelType w:val="hybridMultilevel"/>
    <w:tmpl w:val="39C00802"/>
    <w:lvl w:ilvl="0" w:tplc="A70C1458">
      <w:start w:val="1"/>
      <w:numFmt w:val="lowerLetter"/>
      <w:pStyle w:val="Note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573626E"/>
    <w:multiLevelType w:val="multilevel"/>
    <w:tmpl w:val="782839D0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2" w15:restartNumberingAfterBreak="0">
    <w:nsid w:val="2774556E"/>
    <w:multiLevelType w:val="hybridMultilevel"/>
    <w:tmpl w:val="0F708AE0"/>
    <w:lvl w:ilvl="0" w:tplc="6876D876">
      <w:start w:val="1"/>
      <w:numFmt w:val="upperLetter"/>
      <w:pStyle w:val="ASDEFCONRecitals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7841F1F"/>
    <w:multiLevelType w:val="hybridMultilevel"/>
    <w:tmpl w:val="E0105F28"/>
    <w:lvl w:ilvl="0" w:tplc="7A5C97BA">
      <w:start w:val="1"/>
      <w:numFmt w:val="bullet"/>
      <w:pStyle w:val="NoteToDrafters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E661E6"/>
    <w:multiLevelType w:val="hybridMultilevel"/>
    <w:tmpl w:val="808632EE"/>
    <w:lvl w:ilvl="0" w:tplc="333C041C">
      <w:start w:val="1"/>
      <w:numFmt w:val="upperLetter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C0A3CE2"/>
    <w:multiLevelType w:val="hybridMultilevel"/>
    <w:tmpl w:val="A4AAA34C"/>
    <w:lvl w:ilvl="0" w:tplc="11B800D0">
      <w:start w:val="1"/>
      <w:numFmt w:val="bullet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3B1B3A"/>
    <w:multiLevelType w:val="hybridMultilevel"/>
    <w:tmpl w:val="F816EE12"/>
    <w:lvl w:ilvl="0" w:tplc="77B495BA">
      <w:start w:val="1"/>
      <w:numFmt w:val="lowerLetter"/>
      <w:pStyle w:val="NoteToDrafters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42F3596"/>
    <w:multiLevelType w:val="multilevel"/>
    <w:tmpl w:val="0E5A0002"/>
    <w:lvl w:ilvl="0">
      <w:start w:val="1"/>
      <w:numFmt w:val="bullet"/>
      <w:pStyle w:val="Table8ptBP1-ASDEFCON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8ptBP2-ASDEFCON"/>
      <w:lvlText w:val=""/>
      <w:lvlJc w:val="left"/>
      <w:pPr>
        <w:tabs>
          <w:tab w:val="num" w:pos="284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8" w15:restartNumberingAfterBreak="0">
    <w:nsid w:val="343C31C6"/>
    <w:multiLevelType w:val="multilevel"/>
    <w:tmpl w:val="766EE828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9" w15:restartNumberingAfterBreak="0">
    <w:nsid w:val="362E4170"/>
    <w:multiLevelType w:val="multilevel"/>
    <w:tmpl w:val="84CC1628"/>
    <w:lvl w:ilvl="0">
      <w:start w:val="1"/>
      <w:numFmt w:val="decimal"/>
      <w:pStyle w:val="ASDEFCONOperativePartListLV1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pStyle w:val="ASDEFCONOperativePartListLV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0" w15:restartNumberingAfterBreak="0">
    <w:nsid w:val="38F07F1D"/>
    <w:multiLevelType w:val="hybridMultilevel"/>
    <w:tmpl w:val="3230E174"/>
    <w:lvl w:ilvl="0" w:tplc="CC161CD2">
      <w:start w:val="1"/>
      <w:numFmt w:val="lowerLetter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A2F682E"/>
    <w:multiLevelType w:val="multilevel"/>
    <w:tmpl w:val="83A82ABA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 w:val="0"/>
        <w:bCs w:val="0"/>
        <w:i w:val="0"/>
        <w:iCs w:val="0"/>
        <w:smallCaps w:val="0"/>
        <w:strike w:val="0"/>
        <w:dstrike w:val="0"/>
        <w:vanish w:val="0"/>
        <w:color w:val="auto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pStyle w:val="GuideBullets-ASDEFCON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2" w15:restartNumberingAfterBreak="0">
    <w:nsid w:val="4005385E"/>
    <w:multiLevelType w:val="hybridMultilevel"/>
    <w:tmpl w:val="5B703546"/>
    <w:lvl w:ilvl="0" w:tplc="A69085AC">
      <w:start w:val="1"/>
      <w:numFmt w:val="decimal"/>
      <w:pStyle w:val="ASDEFCONList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E0022880">
      <w:start w:val="1"/>
      <w:numFmt w:val="lowerLetter"/>
      <w:lvlText w:val="%2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DE429D"/>
    <w:multiLevelType w:val="hybridMultilevel"/>
    <w:tmpl w:val="8E725458"/>
    <w:lvl w:ilvl="0" w:tplc="F8A4397C">
      <w:start w:val="1"/>
      <w:numFmt w:val="bullet"/>
      <w:pStyle w:val="ASDEFCONBulletsLV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24" w15:restartNumberingAfterBreak="0">
    <w:nsid w:val="417F6DFB"/>
    <w:multiLevelType w:val="hybridMultilevel"/>
    <w:tmpl w:val="920AFFB4"/>
    <w:lvl w:ilvl="0" w:tplc="34589988">
      <w:start w:val="1"/>
      <w:numFmt w:val="lowerLetter"/>
      <w:pStyle w:val="NoteToTenderers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1F64C2F"/>
    <w:multiLevelType w:val="hybridMultilevel"/>
    <w:tmpl w:val="BB706410"/>
    <w:lvl w:ilvl="0" w:tplc="3990A7E0">
      <w:start w:val="1"/>
      <w:numFmt w:val="low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57C5A5C"/>
    <w:multiLevelType w:val="multilevel"/>
    <w:tmpl w:val="86B8C24C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7" w15:restartNumberingAfterBreak="0">
    <w:nsid w:val="48B46098"/>
    <w:multiLevelType w:val="singleLevel"/>
    <w:tmpl w:val="9620EEC2"/>
    <w:lvl w:ilvl="0">
      <w:start w:val="1"/>
      <w:numFmt w:val="bullet"/>
      <w:pStyle w:val="Bullet2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</w:rPr>
    </w:lvl>
  </w:abstractNum>
  <w:abstractNum w:abstractNumId="28" w15:restartNumberingAfterBreak="0">
    <w:nsid w:val="4C383F8D"/>
    <w:multiLevelType w:val="multilevel"/>
    <w:tmpl w:val="45486EF2"/>
    <w:lvl w:ilvl="0">
      <w:start w:val="1"/>
      <w:numFmt w:val="none"/>
      <w:pStyle w:val="Table10ptText-ASDEFCON"/>
      <w:lvlText w:val="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  <w:lvl w:ilvl="1">
      <w:start w:val="1"/>
      <w:numFmt w:val="lowerLetter"/>
      <w:pStyle w:val="Table10ptSub1-ASDEFCON"/>
      <w:lvlText w:val="%2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</w:rPr>
    </w:lvl>
    <w:lvl w:ilvl="2">
      <w:start w:val="1"/>
      <w:numFmt w:val="lowerRoman"/>
      <w:pStyle w:val="Table10ptSub2-ASDEFCON"/>
      <w:lvlText w:val="(%3)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29" w15:restartNumberingAfterBreak="0">
    <w:nsid w:val="4FD319C4"/>
    <w:multiLevelType w:val="multilevel"/>
    <w:tmpl w:val="CFD83E0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360"/>
      </w:pPr>
      <w:rPr>
        <w:rFonts w:hint="default"/>
      </w:rPr>
    </w:lvl>
  </w:abstractNum>
  <w:abstractNum w:abstractNumId="30" w15:restartNumberingAfterBreak="0">
    <w:nsid w:val="519F7BCF"/>
    <w:multiLevelType w:val="multilevel"/>
    <w:tmpl w:val="0C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531E78F4"/>
    <w:multiLevelType w:val="multilevel"/>
    <w:tmpl w:val="FACC064A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800"/>
        </w:tabs>
        <w:ind w:left="1440" w:hanging="144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2160"/>
        </w:tabs>
        <w:ind w:left="1440" w:hanging="144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252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2880"/>
        </w:tabs>
        <w:ind w:left="1440" w:hanging="1440"/>
      </w:pPr>
      <w:rPr>
        <w:rFonts w:hint="default"/>
      </w:rPr>
    </w:lvl>
  </w:abstractNum>
  <w:abstractNum w:abstractNumId="32" w15:restartNumberingAfterBreak="0">
    <w:nsid w:val="535828C6"/>
    <w:multiLevelType w:val="multilevel"/>
    <w:tmpl w:val="83D860D8"/>
    <w:lvl w:ilvl="0">
      <w:start w:val="1"/>
      <w:numFmt w:val="upperRoman"/>
      <w:pStyle w:val="Heading1"/>
      <w:lvlText w:val="Article %1."/>
      <w:lvlJc w:val="left"/>
      <w:pPr>
        <w:tabs>
          <w:tab w:val="num" w:pos="468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57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1728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656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800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2088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33" w15:restartNumberingAfterBreak="0">
    <w:nsid w:val="57755E04"/>
    <w:multiLevelType w:val="multilevel"/>
    <w:tmpl w:val="E668AC42"/>
    <w:lvl w:ilvl="0">
      <w:start w:val="1"/>
      <w:numFmt w:val="lowerLetter"/>
      <w:lvlText w:val="%1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1">
      <w:start w:val="1"/>
      <w:numFmt w:val="lowerRoman"/>
      <w:lvlText w:val="(%2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4" w15:restartNumberingAfterBreak="0">
    <w:nsid w:val="5818494A"/>
    <w:multiLevelType w:val="hybridMultilevel"/>
    <w:tmpl w:val="5552A7A6"/>
    <w:lvl w:ilvl="0" w:tplc="1F68359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8C00DD1"/>
    <w:multiLevelType w:val="hybridMultilevel"/>
    <w:tmpl w:val="9A9CB97C"/>
    <w:lvl w:ilvl="0" w:tplc="8604E6E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  <w:color w:val="auto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DFA14E0"/>
    <w:multiLevelType w:val="multilevel"/>
    <w:tmpl w:val="41A82F8C"/>
    <w:lvl w:ilvl="0">
      <w:start w:val="1"/>
      <w:numFmt w:val="lowerLetter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ECC749F"/>
    <w:multiLevelType w:val="hybridMultilevel"/>
    <w:tmpl w:val="CF5C7786"/>
    <w:lvl w:ilvl="0" w:tplc="A1D627A4">
      <w:start w:val="1"/>
      <w:numFmt w:val="lowerLetter"/>
      <w:lvlText w:val="%1."/>
      <w:lvlJc w:val="left"/>
      <w:pPr>
        <w:tabs>
          <w:tab w:val="num" w:pos="0"/>
        </w:tabs>
        <w:ind w:left="2268" w:hanging="567"/>
      </w:pPr>
      <w:rPr>
        <w:rFonts w:hint="default"/>
      </w:rPr>
    </w:lvl>
    <w:lvl w:ilvl="1" w:tplc="0C090019">
      <w:start w:val="1"/>
      <w:numFmt w:val="lowerLetter"/>
      <w:lvlText w:val="%2."/>
      <w:lvlJc w:val="left"/>
      <w:pPr>
        <w:ind w:left="3240" w:hanging="360"/>
      </w:pPr>
    </w:lvl>
    <w:lvl w:ilvl="2" w:tplc="0C09001B" w:tentative="1">
      <w:start w:val="1"/>
      <w:numFmt w:val="lowerRoman"/>
      <w:lvlText w:val="%3."/>
      <w:lvlJc w:val="right"/>
      <w:pPr>
        <w:ind w:left="3960" w:hanging="180"/>
      </w:pPr>
    </w:lvl>
    <w:lvl w:ilvl="3" w:tplc="0C09000F" w:tentative="1">
      <w:start w:val="1"/>
      <w:numFmt w:val="decimal"/>
      <w:lvlText w:val="%4."/>
      <w:lvlJc w:val="left"/>
      <w:pPr>
        <w:ind w:left="4680" w:hanging="360"/>
      </w:pPr>
    </w:lvl>
    <w:lvl w:ilvl="4" w:tplc="0C090019" w:tentative="1">
      <w:start w:val="1"/>
      <w:numFmt w:val="lowerLetter"/>
      <w:lvlText w:val="%5."/>
      <w:lvlJc w:val="left"/>
      <w:pPr>
        <w:ind w:left="5400" w:hanging="360"/>
      </w:pPr>
    </w:lvl>
    <w:lvl w:ilvl="5" w:tplc="0C09001B" w:tentative="1">
      <w:start w:val="1"/>
      <w:numFmt w:val="lowerRoman"/>
      <w:lvlText w:val="%6."/>
      <w:lvlJc w:val="right"/>
      <w:pPr>
        <w:ind w:left="6120" w:hanging="180"/>
      </w:pPr>
    </w:lvl>
    <w:lvl w:ilvl="6" w:tplc="0C09000F" w:tentative="1">
      <w:start w:val="1"/>
      <w:numFmt w:val="decimal"/>
      <w:lvlText w:val="%7."/>
      <w:lvlJc w:val="left"/>
      <w:pPr>
        <w:ind w:left="6840" w:hanging="360"/>
      </w:pPr>
    </w:lvl>
    <w:lvl w:ilvl="7" w:tplc="0C090019" w:tentative="1">
      <w:start w:val="1"/>
      <w:numFmt w:val="lowerLetter"/>
      <w:lvlText w:val="%8."/>
      <w:lvlJc w:val="left"/>
      <w:pPr>
        <w:ind w:left="7560" w:hanging="360"/>
      </w:pPr>
    </w:lvl>
    <w:lvl w:ilvl="8" w:tplc="0C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8" w15:restartNumberingAfterBreak="0">
    <w:nsid w:val="626A5A02"/>
    <w:multiLevelType w:val="hybridMultilevel"/>
    <w:tmpl w:val="9606EFEC"/>
    <w:lvl w:ilvl="0" w:tplc="FE9C46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4B8248A"/>
    <w:multiLevelType w:val="multilevel"/>
    <w:tmpl w:val="4FAE3C44"/>
    <w:lvl w:ilvl="0">
      <w:start w:val="1"/>
      <w:numFmt w:val="decimal"/>
      <w:pStyle w:val="COTCOCLV1-ASDEFCON"/>
      <w:lvlText w:val="%1"/>
      <w:lvlJc w:val="left"/>
      <w:pPr>
        <w:tabs>
          <w:tab w:val="num" w:pos="851"/>
        </w:tabs>
        <w:ind w:left="851" w:hanging="851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COTCOCLV2-ASDEFCON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COTCOCLV3-ASDEFCON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pStyle w:val="COTCOCLV4-ASDEFCON"/>
      <w:lvlText w:val="%4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4">
      <w:start w:val="1"/>
      <w:numFmt w:val="lowerRoman"/>
      <w:pStyle w:val="COTCOCLV5-ASDEFCO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pStyle w:val="COTCOCLV6-ASDEFCON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0" w15:restartNumberingAfterBreak="0">
    <w:nsid w:val="67D81068"/>
    <w:multiLevelType w:val="hybridMultilevel"/>
    <w:tmpl w:val="7BE0CB70"/>
    <w:lvl w:ilvl="0" w:tplc="35B6E120">
      <w:start w:val="1"/>
      <w:numFmt w:val="lowerLetter"/>
      <w:pStyle w:val="ASDEFCONSublist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7F26FD3"/>
    <w:multiLevelType w:val="multilevel"/>
    <w:tmpl w:val="0BD8AF4A"/>
    <w:lvl w:ilvl="0">
      <w:start w:val="1"/>
      <w:numFmt w:val="lowerLetter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16"/>
        <w:szCs w:val="16"/>
      </w:rPr>
    </w:lvl>
    <w:lvl w:ilvl="1">
      <w:start w:val="1"/>
      <w:numFmt w:val="lowerRoman"/>
      <w:lvlText w:val="(%2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</w:rPr>
    </w:lvl>
    <w:lvl w:ilvl="2">
      <w:start w:val="1"/>
      <w:numFmt w:val="none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42" w15:restartNumberingAfterBreak="0">
    <w:nsid w:val="69A8193E"/>
    <w:multiLevelType w:val="hybridMultilevel"/>
    <w:tmpl w:val="AC4C8A1A"/>
    <w:lvl w:ilvl="0" w:tplc="F8DE1AEA">
      <w:start w:val="1"/>
      <w:numFmt w:val="bullet"/>
      <w:pStyle w:val="NoteToTenderers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A2B5475"/>
    <w:multiLevelType w:val="multilevel"/>
    <w:tmpl w:val="6B20236A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4" w15:restartNumberingAfterBreak="0">
    <w:nsid w:val="6A371BD7"/>
    <w:multiLevelType w:val="multilevel"/>
    <w:tmpl w:val="ECEA8AB2"/>
    <w:lvl w:ilvl="0">
      <w:start w:val="1"/>
      <w:numFmt w:val="lowerLetter"/>
      <w:pStyle w:val="GuideSublistLv1-ASDEFCON"/>
      <w:lvlText w:val="%1."/>
      <w:lvlJc w:val="left"/>
      <w:pPr>
        <w:tabs>
          <w:tab w:val="num" w:pos="2268"/>
        </w:tabs>
        <w:ind w:left="2268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Roman"/>
      <w:pStyle w:val="GuideSublistLv2-ASDEFCON"/>
      <w:lvlText w:val="(%2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4">
      <w:start w:val="1"/>
      <w:numFmt w:val="none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5" w15:restartNumberingAfterBreak="0">
    <w:nsid w:val="719F1F3F"/>
    <w:multiLevelType w:val="multilevel"/>
    <w:tmpl w:val="A88C79CA"/>
    <w:lvl w:ilvl="0">
      <w:start w:val="1"/>
      <w:numFmt w:val="decimal"/>
      <w:pStyle w:val="ATTANNLV1-ASDEFCON"/>
      <w:lvlText w:val="%1."/>
      <w:lvlJc w:val="left"/>
      <w:pPr>
        <w:tabs>
          <w:tab w:val="num" w:pos="851"/>
        </w:tabs>
        <w:ind w:left="851" w:hanging="851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ATTANNLV2-ASDEFCON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lowerLetter"/>
      <w:pStyle w:val="ATTANNLV3-ASDEFCON"/>
      <w:lvlText w:val="%3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3">
      <w:start w:val="1"/>
      <w:numFmt w:val="lowerRoman"/>
      <w:pStyle w:val="ATTANNLV4-ASDEFCON"/>
      <w:lvlText w:val="(%4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985"/>
        </w:tabs>
        <w:ind w:left="2268" w:hanging="2268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6" w15:restartNumberingAfterBreak="0">
    <w:nsid w:val="73B40E12"/>
    <w:multiLevelType w:val="multilevel"/>
    <w:tmpl w:val="05805EDA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lowerLetter"/>
      <w:lvlText w:val="%3."/>
      <w:lvlJc w:val="left"/>
      <w:pPr>
        <w:tabs>
          <w:tab w:val="num" w:pos="1418"/>
        </w:tabs>
        <w:ind w:left="1418" w:hanging="567"/>
      </w:pPr>
      <w:rPr>
        <w:rFonts w:ascii="Arial" w:hAnsi="Arial" w:hint="default"/>
        <w:sz w:val="20"/>
      </w:rPr>
    </w:lvl>
    <w:lvl w:ilvl="3">
      <w:start w:val="1"/>
      <w:numFmt w:val="lowerRoman"/>
      <w:lvlText w:val="(%4)"/>
      <w:lvlJc w:val="left"/>
      <w:pPr>
        <w:tabs>
          <w:tab w:val="num" w:pos="1985"/>
        </w:tabs>
        <w:ind w:left="1985" w:hanging="567"/>
      </w:pPr>
      <w:rPr>
        <w:rFonts w:ascii="Arial" w:hAnsi="Arial" w:hint="default"/>
        <w:sz w:val="20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47" w15:restartNumberingAfterBreak="0">
    <w:nsid w:val="78897D63"/>
    <w:multiLevelType w:val="hybridMultilevel"/>
    <w:tmpl w:val="F444840C"/>
    <w:lvl w:ilvl="0" w:tplc="680878EC">
      <w:start w:val="1"/>
      <w:numFmt w:val="upperLetter"/>
      <w:pStyle w:val="ATTANNListTableofContents-ASDEFCON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7B801EAB"/>
    <w:multiLevelType w:val="multilevel"/>
    <w:tmpl w:val="56EAD9E0"/>
    <w:lvl w:ilvl="0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9" w15:restartNumberingAfterBreak="0">
    <w:nsid w:val="7E1127D5"/>
    <w:multiLevelType w:val="hybridMultilevel"/>
    <w:tmpl w:val="9CD4DA70"/>
    <w:lvl w:ilvl="0" w:tplc="A3C8ADA6">
      <w:start w:val="1"/>
      <w:numFmt w:val="bullet"/>
      <w:pStyle w:val="ASDEFCONBulletsLV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i w:val="0"/>
        <w:color w:val="auto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6"/>
  </w:num>
  <w:num w:numId="2">
    <w:abstractNumId w:val="29"/>
  </w:num>
  <w:num w:numId="3">
    <w:abstractNumId w:val="20"/>
  </w:num>
  <w:num w:numId="4">
    <w:abstractNumId w:val="2"/>
  </w:num>
  <w:num w:numId="5">
    <w:abstractNumId w:val="23"/>
  </w:num>
  <w:num w:numId="6">
    <w:abstractNumId w:val="14"/>
  </w:num>
  <w:num w:numId="7">
    <w:abstractNumId w:val="26"/>
  </w:num>
  <w:num w:numId="8">
    <w:abstractNumId w:val="15"/>
  </w:num>
  <w:num w:numId="9">
    <w:abstractNumId w:val="6"/>
  </w:num>
  <w:num w:numId="10">
    <w:abstractNumId w:val="9"/>
  </w:num>
  <w:num w:numId="11">
    <w:abstractNumId w:val="31"/>
  </w:num>
  <w:num w:numId="12">
    <w:abstractNumId w:val="41"/>
  </w:num>
  <w:num w:numId="13">
    <w:abstractNumId w:val="4"/>
  </w:num>
  <w:num w:numId="14">
    <w:abstractNumId w:val="35"/>
  </w:num>
  <w:num w:numId="15">
    <w:abstractNumId w:val="25"/>
  </w:num>
  <w:num w:numId="16">
    <w:abstractNumId w:val="39"/>
  </w:num>
  <w:num w:numId="17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3"/>
  </w:num>
  <w:num w:numId="19">
    <w:abstractNumId w:val="16"/>
  </w:num>
  <w:num w:numId="20">
    <w:abstractNumId w:val="42"/>
  </w:num>
  <w:num w:numId="21">
    <w:abstractNumId w:val="24"/>
  </w:num>
  <w:num w:numId="22">
    <w:abstractNumId w:val="47"/>
  </w:num>
  <w:num w:numId="23">
    <w:abstractNumId w:val="17"/>
  </w:num>
  <w:num w:numId="24">
    <w:abstractNumId w:val="21"/>
  </w:num>
  <w:num w:numId="25">
    <w:abstractNumId w:val="49"/>
  </w:num>
  <w:num w:numId="26">
    <w:abstractNumId w:val="12"/>
  </w:num>
  <w:num w:numId="27">
    <w:abstractNumId w:val="10"/>
  </w:num>
  <w:num w:numId="28">
    <w:abstractNumId w:val="3"/>
  </w:num>
  <w:num w:numId="29">
    <w:abstractNumId w:val="7"/>
  </w:num>
  <w:num w:numId="30">
    <w:abstractNumId w:val="19"/>
  </w:num>
  <w:num w:numId="31">
    <w:abstractNumId w:val="1"/>
  </w:num>
  <w:num w:numId="32">
    <w:abstractNumId w:val="28"/>
  </w:num>
  <w:num w:numId="33">
    <w:abstractNumId w:val="44"/>
  </w:num>
  <w:num w:numId="34">
    <w:abstractNumId w:val="40"/>
  </w:num>
  <w:num w:numId="35">
    <w:abstractNumId w:val="33"/>
  </w:num>
  <w:num w:numId="36">
    <w:abstractNumId w:val="33"/>
  </w:num>
  <w:num w:numId="3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7"/>
  </w:num>
  <w:num w:numId="4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45"/>
  </w:num>
  <w:num w:numId="58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32"/>
  </w:num>
  <w:num w:numId="60">
    <w:abstractNumId w:val="43"/>
  </w:num>
  <w:num w:numId="61">
    <w:abstractNumId w:val="8"/>
  </w:num>
  <w:num w:numId="62">
    <w:abstractNumId w:val="48"/>
  </w:num>
  <w:num w:numId="63">
    <w:abstractNumId w:val="18"/>
  </w:num>
  <w:num w:numId="64">
    <w:abstractNumId w:val="30"/>
  </w:num>
  <w:num w:numId="65">
    <w:abstractNumId w:val="11"/>
  </w:num>
  <w:num w:numId="66">
    <w:abstractNumId w:val="5"/>
  </w:num>
  <w:num w:numId="67">
    <w:abstractNumId w:val="9"/>
  </w:num>
  <w:num w:numId="68">
    <w:abstractNumId w:val="34"/>
  </w:num>
  <w:num w:numId="69">
    <w:abstractNumId w:val="22"/>
  </w:num>
  <w:num w:numId="70">
    <w:abstractNumId w:val="36"/>
  </w:num>
  <w:num w:numId="71">
    <w:abstractNumId w:val="9"/>
  </w:num>
  <w:num w:numId="72">
    <w:abstractNumId w:val="9"/>
  </w:num>
  <w:num w:numId="73">
    <w:abstractNumId w:val="9"/>
  </w:num>
  <w:num w:numId="74">
    <w:abstractNumId w:val="9"/>
  </w:num>
  <w:num w:numId="75">
    <w:abstractNumId w:val="9"/>
  </w:num>
  <w:num w:numId="76">
    <w:abstractNumId w:val="9"/>
  </w:num>
  <w:num w:numId="77">
    <w:abstractNumId w:val="28"/>
  </w:num>
  <w:num w:numId="78">
    <w:abstractNumId w:val="9"/>
  </w:num>
  <w:num w:numId="79">
    <w:abstractNumId w:val="0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80">
    <w:abstractNumId w:val="0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81">
    <w:abstractNumId w:val="0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82">
    <w:abstractNumId w:val="0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83">
    <w:abstractNumId w:val="38"/>
  </w:num>
  <w:num w:numId="84">
    <w:abstractNumId w:val="0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85">
    <w:abstractNumId w:val="0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86">
    <w:abstractNumId w:val="27"/>
  </w:num>
  <w:numIdMacAtCleanup w:val="7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3D5D"/>
    <w:rsid w:val="0000162B"/>
    <w:rsid w:val="00005FF7"/>
    <w:rsid w:val="00006CCF"/>
    <w:rsid w:val="0000775B"/>
    <w:rsid w:val="00020AF1"/>
    <w:rsid w:val="000218DB"/>
    <w:rsid w:val="000235DE"/>
    <w:rsid w:val="000247A8"/>
    <w:rsid w:val="00025A9C"/>
    <w:rsid w:val="000268AB"/>
    <w:rsid w:val="00032501"/>
    <w:rsid w:val="00034CCA"/>
    <w:rsid w:val="00036036"/>
    <w:rsid w:val="00040621"/>
    <w:rsid w:val="0004168B"/>
    <w:rsid w:val="00043D74"/>
    <w:rsid w:val="00052F40"/>
    <w:rsid w:val="00061867"/>
    <w:rsid w:val="00064766"/>
    <w:rsid w:val="00064EC8"/>
    <w:rsid w:val="00065988"/>
    <w:rsid w:val="00070A79"/>
    <w:rsid w:val="0007232A"/>
    <w:rsid w:val="00073B54"/>
    <w:rsid w:val="00075443"/>
    <w:rsid w:val="000758F1"/>
    <w:rsid w:val="00083A68"/>
    <w:rsid w:val="00083E14"/>
    <w:rsid w:val="000841C0"/>
    <w:rsid w:val="00087524"/>
    <w:rsid w:val="00087887"/>
    <w:rsid w:val="00092246"/>
    <w:rsid w:val="00092B45"/>
    <w:rsid w:val="0009363F"/>
    <w:rsid w:val="000A0C0D"/>
    <w:rsid w:val="000A4A10"/>
    <w:rsid w:val="000B3370"/>
    <w:rsid w:val="000B418F"/>
    <w:rsid w:val="000B54FD"/>
    <w:rsid w:val="000B56EE"/>
    <w:rsid w:val="000C24AC"/>
    <w:rsid w:val="000C4115"/>
    <w:rsid w:val="000C5682"/>
    <w:rsid w:val="000C630C"/>
    <w:rsid w:val="000D47A2"/>
    <w:rsid w:val="000D6019"/>
    <w:rsid w:val="000D64BE"/>
    <w:rsid w:val="000D7653"/>
    <w:rsid w:val="000E0A68"/>
    <w:rsid w:val="000E0D17"/>
    <w:rsid w:val="000E2D8F"/>
    <w:rsid w:val="000E3517"/>
    <w:rsid w:val="000E405E"/>
    <w:rsid w:val="000E625D"/>
    <w:rsid w:val="000F1A75"/>
    <w:rsid w:val="000F2063"/>
    <w:rsid w:val="000F2102"/>
    <w:rsid w:val="000F234E"/>
    <w:rsid w:val="000F65DA"/>
    <w:rsid w:val="001051C7"/>
    <w:rsid w:val="00111D91"/>
    <w:rsid w:val="0011250C"/>
    <w:rsid w:val="0011689E"/>
    <w:rsid w:val="00123DEC"/>
    <w:rsid w:val="001247C7"/>
    <w:rsid w:val="001254F9"/>
    <w:rsid w:val="001275CD"/>
    <w:rsid w:val="001318C1"/>
    <w:rsid w:val="00133397"/>
    <w:rsid w:val="001343C4"/>
    <w:rsid w:val="00134567"/>
    <w:rsid w:val="00141385"/>
    <w:rsid w:val="0014140E"/>
    <w:rsid w:val="00143F04"/>
    <w:rsid w:val="00150404"/>
    <w:rsid w:val="00153E5A"/>
    <w:rsid w:val="00162DB2"/>
    <w:rsid w:val="00165DC7"/>
    <w:rsid w:val="00167428"/>
    <w:rsid w:val="00175E53"/>
    <w:rsid w:val="001762A5"/>
    <w:rsid w:val="00177053"/>
    <w:rsid w:val="001813DD"/>
    <w:rsid w:val="0018675F"/>
    <w:rsid w:val="00187BC4"/>
    <w:rsid w:val="00187FF4"/>
    <w:rsid w:val="001905B2"/>
    <w:rsid w:val="00190654"/>
    <w:rsid w:val="00191D26"/>
    <w:rsid w:val="00191F06"/>
    <w:rsid w:val="0019481C"/>
    <w:rsid w:val="0019645A"/>
    <w:rsid w:val="00196D55"/>
    <w:rsid w:val="001A073D"/>
    <w:rsid w:val="001A6417"/>
    <w:rsid w:val="001A7861"/>
    <w:rsid w:val="001B034D"/>
    <w:rsid w:val="001B09FE"/>
    <w:rsid w:val="001B0A88"/>
    <w:rsid w:val="001B27D2"/>
    <w:rsid w:val="001B39BB"/>
    <w:rsid w:val="001B3D33"/>
    <w:rsid w:val="001B4925"/>
    <w:rsid w:val="001B4C2C"/>
    <w:rsid w:val="001B5EF7"/>
    <w:rsid w:val="001B664D"/>
    <w:rsid w:val="001B6A53"/>
    <w:rsid w:val="001B71C3"/>
    <w:rsid w:val="001B7AA5"/>
    <w:rsid w:val="001C0228"/>
    <w:rsid w:val="001C15E9"/>
    <w:rsid w:val="001C3343"/>
    <w:rsid w:val="001C6521"/>
    <w:rsid w:val="001D15BC"/>
    <w:rsid w:val="001D4232"/>
    <w:rsid w:val="001D661E"/>
    <w:rsid w:val="001D7451"/>
    <w:rsid w:val="001E0421"/>
    <w:rsid w:val="001E1B2F"/>
    <w:rsid w:val="001E206E"/>
    <w:rsid w:val="001E7DB8"/>
    <w:rsid w:val="001F086D"/>
    <w:rsid w:val="001F25BB"/>
    <w:rsid w:val="001F4041"/>
    <w:rsid w:val="001F7C84"/>
    <w:rsid w:val="0020067A"/>
    <w:rsid w:val="002007AA"/>
    <w:rsid w:val="00204213"/>
    <w:rsid w:val="00207019"/>
    <w:rsid w:val="00210498"/>
    <w:rsid w:val="00210635"/>
    <w:rsid w:val="00212D18"/>
    <w:rsid w:val="00213F36"/>
    <w:rsid w:val="00214B25"/>
    <w:rsid w:val="00214EEC"/>
    <w:rsid w:val="002154A2"/>
    <w:rsid w:val="0021761E"/>
    <w:rsid w:val="00221C9C"/>
    <w:rsid w:val="0022266D"/>
    <w:rsid w:val="00231483"/>
    <w:rsid w:val="0023187E"/>
    <w:rsid w:val="00232314"/>
    <w:rsid w:val="00241B32"/>
    <w:rsid w:val="00243BA1"/>
    <w:rsid w:val="00243D5D"/>
    <w:rsid w:val="00244746"/>
    <w:rsid w:val="002461AA"/>
    <w:rsid w:val="002507B0"/>
    <w:rsid w:val="0025317F"/>
    <w:rsid w:val="00253860"/>
    <w:rsid w:val="00255137"/>
    <w:rsid w:val="002572D9"/>
    <w:rsid w:val="00263F1A"/>
    <w:rsid w:val="00270C2D"/>
    <w:rsid w:val="0027177B"/>
    <w:rsid w:val="00271C48"/>
    <w:rsid w:val="002765F5"/>
    <w:rsid w:val="00277577"/>
    <w:rsid w:val="00280BE1"/>
    <w:rsid w:val="00281075"/>
    <w:rsid w:val="00283180"/>
    <w:rsid w:val="00285699"/>
    <w:rsid w:val="0028597C"/>
    <w:rsid w:val="00286790"/>
    <w:rsid w:val="00287086"/>
    <w:rsid w:val="0029370C"/>
    <w:rsid w:val="002946A9"/>
    <w:rsid w:val="002A0CB3"/>
    <w:rsid w:val="002A3CB2"/>
    <w:rsid w:val="002A571F"/>
    <w:rsid w:val="002B54EC"/>
    <w:rsid w:val="002B78B5"/>
    <w:rsid w:val="002C0ABE"/>
    <w:rsid w:val="002C1DB5"/>
    <w:rsid w:val="002C44E3"/>
    <w:rsid w:val="002C6D01"/>
    <w:rsid w:val="002D314D"/>
    <w:rsid w:val="002D4D32"/>
    <w:rsid w:val="002D6616"/>
    <w:rsid w:val="002D7162"/>
    <w:rsid w:val="002E03A5"/>
    <w:rsid w:val="002E2646"/>
    <w:rsid w:val="002E3D94"/>
    <w:rsid w:val="002E54DD"/>
    <w:rsid w:val="002E5F50"/>
    <w:rsid w:val="002E6447"/>
    <w:rsid w:val="002F6D2E"/>
    <w:rsid w:val="003028A6"/>
    <w:rsid w:val="00306884"/>
    <w:rsid w:val="00306AB5"/>
    <w:rsid w:val="00306BAE"/>
    <w:rsid w:val="00307BC4"/>
    <w:rsid w:val="003118DE"/>
    <w:rsid w:val="003168BA"/>
    <w:rsid w:val="00321099"/>
    <w:rsid w:val="003242A0"/>
    <w:rsid w:val="00326F38"/>
    <w:rsid w:val="0032785A"/>
    <w:rsid w:val="00330263"/>
    <w:rsid w:val="003306F7"/>
    <w:rsid w:val="00334ACE"/>
    <w:rsid w:val="0033749F"/>
    <w:rsid w:val="003378F1"/>
    <w:rsid w:val="0034059B"/>
    <w:rsid w:val="00340805"/>
    <w:rsid w:val="00340D28"/>
    <w:rsid w:val="00343A6F"/>
    <w:rsid w:val="0035031B"/>
    <w:rsid w:val="00350B18"/>
    <w:rsid w:val="00352B6F"/>
    <w:rsid w:val="003543A1"/>
    <w:rsid w:val="00355AAE"/>
    <w:rsid w:val="00360016"/>
    <w:rsid w:val="003620A0"/>
    <w:rsid w:val="00362F2C"/>
    <w:rsid w:val="0036635D"/>
    <w:rsid w:val="00367072"/>
    <w:rsid w:val="00371CC3"/>
    <w:rsid w:val="003751AB"/>
    <w:rsid w:val="003772E4"/>
    <w:rsid w:val="003820C0"/>
    <w:rsid w:val="00387535"/>
    <w:rsid w:val="003916A7"/>
    <w:rsid w:val="00393BC3"/>
    <w:rsid w:val="00394E50"/>
    <w:rsid w:val="00397A54"/>
    <w:rsid w:val="00397FFA"/>
    <w:rsid w:val="003A34B4"/>
    <w:rsid w:val="003A51F6"/>
    <w:rsid w:val="003A5558"/>
    <w:rsid w:val="003A6E6B"/>
    <w:rsid w:val="003A72F1"/>
    <w:rsid w:val="003B18CF"/>
    <w:rsid w:val="003B1DCC"/>
    <w:rsid w:val="003B5B54"/>
    <w:rsid w:val="003C0269"/>
    <w:rsid w:val="003C5369"/>
    <w:rsid w:val="003C798D"/>
    <w:rsid w:val="003D4B11"/>
    <w:rsid w:val="003D5EDE"/>
    <w:rsid w:val="003D627D"/>
    <w:rsid w:val="003D78DC"/>
    <w:rsid w:val="003E2624"/>
    <w:rsid w:val="003E4798"/>
    <w:rsid w:val="003E4EA6"/>
    <w:rsid w:val="003E6EA1"/>
    <w:rsid w:val="003F1474"/>
    <w:rsid w:val="0040132E"/>
    <w:rsid w:val="00405C78"/>
    <w:rsid w:val="004103A4"/>
    <w:rsid w:val="00410A09"/>
    <w:rsid w:val="00412D56"/>
    <w:rsid w:val="004155A8"/>
    <w:rsid w:val="00420B48"/>
    <w:rsid w:val="00420C3F"/>
    <w:rsid w:val="00422901"/>
    <w:rsid w:val="0042296D"/>
    <w:rsid w:val="004263A3"/>
    <w:rsid w:val="004326AB"/>
    <w:rsid w:val="004349DE"/>
    <w:rsid w:val="00435CFB"/>
    <w:rsid w:val="00436ACE"/>
    <w:rsid w:val="00441304"/>
    <w:rsid w:val="004420F7"/>
    <w:rsid w:val="00453B6B"/>
    <w:rsid w:val="00453E28"/>
    <w:rsid w:val="00461C4C"/>
    <w:rsid w:val="00465F6D"/>
    <w:rsid w:val="00466B82"/>
    <w:rsid w:val="00467DBD"/>
    <w:rsid w:val="0047144B"/>
    <w:rsid w:val="00471AA8"/>
    <w:rsid w:val="00472D4A"/>
    <w:rsid w:val="00473C1C"/>
    <w:rsid w:val="0047478E"/>
    <w:rsid w:val="00474B79"/>
    <w:rsid w:val="00477A3E"/>
    <w:rsid w:val="00477D3E"/>
    <w:rsid w:val="004824E1"/>
    <w:rsid w:val="00486A70"/>
    <w:rsid w:val="00486D26"/>
    <w:rsid w:val="004870CC"/>
    <w:rsid w:val="0048788C"/>
    <w:rsid w:val="0049278C"/>
    <w:rsid w:val="00497180"/>
    <w:rsid w:val="004A252C"/>
    <w:rsid w:val="004A6D33"/>
    <w:rsid w:val="004A77C6"/>
    <w:rsid w:val="004B4C22"/>
    <w:rsid w:val="004C0DB0"/>
    <w:rsid w:val="004C10FC"/>
    <w:rsid w:val="004C4BE1"/>
    <w:rsid w:val="004C5C07"/>
    <w:rsid w:val="004C5E7F"/>
    <w:rsid w:val="004C7E83"/>
    <w:rsid w:val="004D3E78"/>
    <w:rsid w:val="004D558B"/>
    <w:rsid w:val="004D55A4"/>
    <w:rsid w:val="004D5647"/>
    <w:rsid w:val="004D58B9"/>
    <w:rsid w:val="004D6002"/>
    <w:rsid w:val="004D6885"/>
    <w:rsid w:val="004E01F5"/>
    <w:rsid w:val="004E0366"/>
    <w:rsid w:val="004E1704"/>
    <w:rsid w:val="004F17AC"/>
    <w:rsid w:val="004F534B"/>
    <w:rsid w:val="00500B49"/>
    <w:rsid w:val="00502757"/>
    <w:rsid w:val="0050283A"/>
    <w:rsid w:val="00502D75"/>
    <w:rsid w:val="00503ECC"/>
    <w:rsid w:val="005041BB"/>
    <w:rsid w:val="0050428A"/>
    <w:rsid w:val="005042E3"/>
    <w:rsid w:val="0050491B"/>
    <w:rsid w:val="005176B0"/>
    <w:rsid w:val="0051790F"/>
    <w:rsid w:val="005223F1"/>
    <w:rsid w:val="00524BE8"/>
    <w:rsid w:val="005338EA"/>
    <w:rsid w:val="00535B11"/>
    <w:rsid w:val="005427CD"/>
    <w:rsid w:val="005441DB"/>
    <w:rsid w:val="005448E6"/>
    <w:rsid w:val="00545D65"/>
    <w:rsid w:val="00550CBA"/>
    <w:rsid w:val="00551C6D"/>
    <w:rsid w:val="0055422D"/>
    <w:rsid w:val="00554576"/>
    <w:rsid w:val="00554621"/>
    <w:rsid w:val="00561CC3"/>
    <w:rsid w:val="00563358"/>
    <w:rsid w:val="00566C24"/>
    <w:rsid w:val="005710B3"/>
    <w:rsid w:val="00571DA6"/>
    <w:rsid w:val="00572304"/>
    <w:rsid w:val="00572672"/>
    <w:rsid w:val="00573456"/>
    <w:rsid w:val="00576851"/>
    <w:rsid w:val="00576FB1"/>
    <w:rsid w:val="005800CA"/>
    <w:rsid w:val="0058251C"/>
    <w:rsid w:val="00582B1C"/>
    <w:rsid w:val="0058469A"/>
    <w:rsid w:val="005909FE"/>
    <w:rsid w:val="0059331F"/>
    <w:rsid w:val="00593F5A"/>
    <w:rsid w:val="00594DF0"/>
    <w:rsid w:val="005955CF"/>
    <w:rsid w:val="00596281"/>
    <w:rsid w:val="005A0972"/>
    <w:rsid w:val="005A2B9D"/>
    <w:rsid w:val="005A6213"/>
    <w:rsid w:val="005A79CE"/>
    <w:rsid w:val="005B360F"/>
    <w:rsid w:val="005B5ED1"/>
    <w:rsid w:val="005B5ED4"/>
    <w:rsid w:val="005B7C56"/>
    <w:rsid w:val="005C1612"/>
    <w:rsid w:val="005C44DB"/>
    <w:rsid w:val="005C4705"/>
    <w:rsid w:val="005C4E86"/>
    <w:rsid w:val="005C5998"/>
    <w:rsid w:val="005C668E"/>
    <w:rsid w:val="005C7B8A"/>
    <w:rsid w:val="005D0CBB"/>
    <w:rsid w:val="005D4DCD"/>
    <w:rsid w:val="005D7F0B"/>
    <w:rsid w:val="005E1361"/>
    <w:rsid w:val="005E1825"/>
    <w:rsid w:val="005E3A45"/>
    <w:rsid w:val="005E4667"/>
    <w:rsid w:val="005E5AFB"/>
    <w:rsid w:val="005E608C"/>
    <w:rsid w:val="005F0CD3"/>
    <w:rsid w:val="005F16D4"/>
    <w:rsid w:val="005F1D64"/>
    <w:rsid w:val="00600342"/>
    <w:rsid w:val="00600519"/>
    <w:rsid w:val="006009E1"/>
    <w:rsid w:val="00600F31"/>
    <w:rsid w:val="006071C0"/>
    <w:rsid w:val="00613C03"/>
    <w:rsid w:val="006146C0"/>
    <w:rsid w:val="00614740"/>
    <w:rsid w:val="00616079"/>
    <w:rsid w:val="00621AD0"/>
    <w:rsid w:val="00623FD6"/>
    <w:rsid w:val="00627A38"/>
    <w:rsid w:val="00636552"/>
    <w:rsid w:val="00636BDC"/>
    <w:rsid w:val="006467DA"/>
    <w:rsid w:val="00646FDB"/>
    <w:rsid w:val="006477D1"/>
    <w:rsid w:val="006509B2"/>
    <w:rsid w:val="00651178"/>
    <w:rsid w:val="00653003"/>
    <w:rsid w:val="0065347C"/>
    <w:rsid w:val="00655BC8"/>
    <w:rsid w:val="0065712F"/>
    <w:rsid w:val="006640B5"/>
    <w:rsid w:val="00664599"/>
    <w:rsid w:val="00664A6C"/>
    <w:rsid w:val="00664BCF"/>
    <w:rsid w:val="00664FCE"/>
    <w:rsid w:val="00665D2C"/>
    <w:rsid w:val="00671FDF"/>
    <w:rsid w:val="00675542"/>
    <w:rsid w:val="00675CB3"/>
    <w:rsid w:val="006859C5"/>
    <w:rsid w:val="00685F03"/>
    <w:rsid w:val="0069237F"/>
    <w:rsid w:val="006937FE"/>
    <w:rsid w:val="00693D71"/>
    <w:rsid w:val="006947A9"/>
    <w:rsid w:val="00694895"/>
    <w:rsid w:val="00695A0E"/>
    <w:rsid w:val="00697F8B"/>
    <w:rsid w:val="006A0F6E"/>
    <w:rsid w:val="006A14C8"/>
    <w:rsid w:val="006A1C11"/>
    <w:rsid w:val="006A757B"/>
    <w:rsid w:val="006B5F38"/>
    <w:rsid w:val="006C0640"/>
    <w:rsid w:val="006C5145"/>
    <w:rsid w:val="006D005D"/>
    <w:rsid w:val="006D06ED"/>
    <w:rsid w:val="006D33EB"/>
    <w:rsid w:val="006D4605"/>
    <w:rsid w:val="006D7750"/>
    <w:rsid w:val="006D7F13"/>
    <w:rsid w:val="006E09C9"/>
    <w:rsid w:val="006E2A0F"/>
    <w:rsid w:val="006F0169"/>
    <w:rsid w:val="007013F6"/>
    <w:rsid w:val="00703B73"/>
    <w:rsid w:val="00705C20"/>
    <w:rsid w:val="007103E5"/>
    <w:rsid w:val="0071090F"/>
    <w:rsid w:val="00712641"/>
    <w:rsid w:val="00712AFD"/>
    <w:rsid w:val="00716493"/>
    <w:rsid w:val="007169F1"/>
    <w:rsid w:val="00720DE5"/>
    <w:rsid w:val="00720F8D"/>
    <w:rsid w:val="00721CC0"/>
    <w:rsid w:val="0073577F"/>
    <w:rsid w:val="00735D60"/>
    <w:rsid w:val="0073748F"/>
    <w:rsid w:val="00744557"/>
    <w:rsid w:val="00751D86"/>
    <w:rsid w:val="00752D6A"/>
    <w:rsid w:val="007559D7"/>
    <w:rsid w:val="007565CD"/>
    <w:rsid w:val="00757FC3"/>
    <w:rsid w:val="00760282"/>
    <w:rsid w:val="00760307"/>
    <w:rsid w:val="00765077"/>
    <w:rsid w:val="007710DC"/>
    <w:rsid w:val="00772A7C"/>
    <w:rsid w:val="0077466E"/>
    <w:rsid w:val="0077502C"/>
    <w:rsid w:val="00784658"/>
    <w:rsid w:val="00784797"/>
    <w:rsid w:val="007916EC"/>
    <w:rsid w:val="0079356E"/>
    <w:rsid w:val="007948D6"/>
    <w:rsid w:val="0079534C"/>
    <w:rsid w:val="00795D63"/>
    <w:rsid w:val="00796B3F"/>
    <w:rsid w:val="007979A2"/>
    <w:rsid w:val="00797E72"/>
    <w:rsid w:val="007A0000"/>
    <w:rsid w:val="007C10FE"/>
    <w:rsid w:val="007C2D68"/>
    <w:rsid w:val="007C34D1"/>
    <w:rsid w:val="007C5ADA"/>
    <w:rsid w:val="007D0419"/>
    <w:rsid w:val="007D34B0"/>
    <w:rsid w:val="007E1E55"/>
    <w:rsid w:val="007E3B13"/>
    <w:rsid w:val="007E3F98"/>
    <w:rsid w:val="007E49B4"/>
    <w:rsid w:val="007E5610"/>
    <w:rsid w:val="007E6CBC"/>
    <w:rsid w:val="007E73A1"/>
    <w:rsid w:val="007F40C1"/>
    <w:rsid w:val="007F62C1"/>
    <w:rsid w:val="00802E33"/>
    <w:rsid w:val="00804E67"/>
    <w:rsid w:val="00804FBA"/>
    <w:rsid w:val="00805C0E"/>
    <w:rsid w:val="008060BC"/>
    <w:rsid w:val="00806963"/>
    <w:rsid w:val="008147DA"/>
    <w:rsid w:val="0081698B"/>
    <w:rsid w:val="008244C7"/>
    <w:rsid w:val="008318BA"/>
    <w:rsid w:val="00833273"/>
    <w:rsid w:val="008356A8"/>
    <w:rsid w:val="00835B60"/>
    <w:rsid w:val="0083783B"/>
    <w:rsid w:val="00846893"/>
    <w:rsid w:val="008502F8"/>
    <w:rsid w:val="00850FC3"/>
    <w:rsid w:val="0085450E"/>
    <w:rsid w:val="00854970"/>
    <w:rsid w:val="00857124"/>
    <w:rsid w:val="00857612"/>
    <w:rsid w:val="008601C4"/>
    <w:rsid w:val="0086039E"/>
    <w:rsid w:val="00862732"/>
    <w:rsid w:val="00866E6E"/>
    <w:rsid w:val="00867121"/>
    <w:rsid w:val="00870027"/>
    <w:rsid w:val="00870A4C"/>
    <w:rsid w:val="0087329F"/>
    <w:rsid w:val="00877BC1"/>
    <w:rsid w:val="008818BD"/>
    <w:rsid w:val="00882FA3"/>
    <w:rsid w:val="00890819"/>
    <w:rsid w:val="008909B3"/>
    <w:rsid w:val="00893D2E"/>
    <w:rsid w:val="0089431F"/>
    <w:rsid w:val="00897721"/>
    <w:rsid w:val="008A03A4"/>
    <w:rsid w:val="008A1184"/>
    <w:rsid w:val="008A1C37"/>
    <w:rsid w:val="008A204D"/>
    <w:rsid w:val="008A24E9"/>
    <w:rsid w:val="008A4377"/>
    <w:rsid w:val="008A456F"/>
    <w:rsid w:val="008A5719"/>
    <w:rsid w:val="008A57EA"/>
    <w:rsid w:val="008A6140"/>
    <w:rsid w:val="008B18C5"/>
    <w:rsid w:val="008B2D18"/>
    <w:rsid w:val="008B2FF9"/>
    <w:rsid w:val="008B4C82"/>
    <w:rsid w:val="008B7314"/>
    <w:rsid w:val="008B7365"/>
    <w:rsid w:val="008B7629"/>
    <w:rsid w:val="008B7E3D"/>
    <w:rsid w:val="008C0533"/>
    <w:rsid w:val="008C05F5"/>
    <w:rsid w:val="008C3967"/>
    <w:rsid w:val="008C4101"/>
    <w:rsid w:val="008C5B58"/>
    <w:rsid w:val="008D11D7"/>
    <w:rsid w:val="008D297B"/>
    <w:rsid w:val="008D3340"/>
    <w:rsid w:val="008D3449"/>
    <w:rsid w:val="008D55B4"/>
    <w:rsid w:val="008E0AE7"/>
    <w:rsid w:val="008E1BF7"/>
    <w:rsid w:val="008E3909"/>
    <w:rsid w:val="008E4205"/>
    <w:rsid w:val="008E48E6"/>
    <w:rsid w:val="008E65CA"/>
    <w:rsid w:val="008E71C9"/>
    <w:rsid w:val="008E761B"/>
    <w:rsid w:val="008F4361"/>
    <w:rsid w:val="008F5F51"/>
    <w:rsid w:val="009126F5"/>
    <w:rsid w:val="00913020"/>
    <w:rsid w:val="00913D22"/>
    <w:rsid w:val="00916117"/>
    <w:rsid w:val="0092042A"/>
    <w:rsid w:val="00921432"/>
    <w:rsid w:val="009236A9"/>
    <w:rsid w:val="0092381A"/>
    <w:rsid w:val="009241F0"/>
    <w:rsid w:val="009253DF"/>
    <w:rsid w:val="00925F64"/>
    <w:rsid w:val="00926748"/>
    <w:rsid w:val="00926A9D"/>
    <w:rsid w:val="00927D48"/>
    <w:rsid w:val="0093163E"/>
    <w:rsid w:val="0093206F"/>
    <w:rsid w:val="0093216A"/>
    <w:rsid w:val="00932523"/>
    <w:rsid w:val="00934C47"/>
    <w:rsid w:val="009359FF"/>
    <w:rsid w:val="00936A4D"/>
    <w:rsid w:val="009376E9"/>
    <w:rsid w:val="009410D1"/>
    <w:rsid w:val="0094174F"/>
    <w:rsid w:val="00941DAB"/>
    <w:rsid w:val="00953830"/>
    <w:rsid w:val="009604C8"/>
    <w:rsid w:val="009626C6"/>
    <w:rsid w:val="009632B8"/>
    <w:rsid w:val="00964037"/>
    <w:rsid w:val="00965F1F"/>
    <w:rsid w:val="00967083"/>
    <w:rsid w:val="00967BCF"/>
    <w:rsid w:val="00974011"/>
    <w:rsid w:val="009754A5"/>
    <w:rsid w:val="00985D25"/>
    <w:rsid w:val="009869EF"/>
    <w:rsid w:val="009922D7"/>
    <w:rsid w:val="009A1FB8"/>
    <w:rsid w:val="009A30E2"/>
    <w:rsid w:val="009A775B"/>
    <w:rsid w:val="009B0CB2"/>
    <w:rsid w:val="009B3068"/>
    <w:rsid w:val="009B6467"/>
    <w:rsid w:val="009C3984"/>
    <w:rsid w:val="009C4B53"/>
    <w:rsid w:val="009C5E42"/>
    <w:rsid w:val="009D3803"/>
    <w:rsid w:val="009D3F5F"/>
    <w:rsid w:val="009D6517"/>
    <w:rsid w:val="009D7FDC"/>
    <w:rsid w:val="009E0E25"/>
    <w:rsid w:val="009E2B6B"/>
    <w:rsid w:val="009E4AF7"/>
    <w:rsid w:val="009E5D20"/>
    <w:rsid w:val="009F0F7A"/>
    <w:rsid w:val="009F4367"/>
    <w:rsid w:val="009F6700"/>
    <w:rsid w:val="009F69B8"/>
    <w:rsid w:val="00A016BF"/>
    <w:rsid w:val="00A0286C"/>
    <w:rsid w:val="00A02D09"/>
    <w:rsid w:val="00A06CDA"/>
    <w:rsid w:val="00A07731"/>
    <w:rsid w:val="00A12E7E"/>
    <w:rsid w:val="00A163F7"/>
    <w:rsid w:val="00A169D4"/>
    <w:rsid w:val="00A16FD8"/>
    <w:rsid w:val="00A1772F"/>
    <w:rsid w:val="00A2021F"/>
    <w:rsid w:val="00A211DD"/>
    <w:rsid w:val="00A221B5"/>
    <w:rsid w:val="00A2353F"/>
    <w:rsid w:val="00A23D3A"/>
    <w:rsid w:val="00A31C28"/>
    <w:rsid w:val="00A33EE7"/>
    <w:rsid w:val="00A428E6"/>
    <w:rsid w:val="00A4489E"/>
    <w:rsid w:val="00A539CD"/>
    <w:rsid w:val="00A549C4"/>
    <w:rsid w:val="00A61B06"/>
    <w:rsid w:val="00A6333A"/>
    <w:rsid w:val="00A65085"/>
    <w:rsid w:val="00A655EF"/>
    <w:rsid w:val="00A65822"/>
    <w:rsid w:val="00A6789A"/>
    <w:rsid w:val="00A7154A"/>
    <w:rsid w:val="00A71D30"/>
    <w:rsid w:val="00A727CA"/>
    <w:rsid w:val="00A746BD"/>
    <w:rsid w:val="00A800DF"/>
    <w:rsid w:val="00A806D1"/>
    <w:rsid w:val="00A80E19"/>
    <w:rsid w:val="00A83693"/>
    <w:rsid w:val="00A83A49"/>
    <w:rsid w:val="00A85E9E"/>
    <w:rsid w:val="00A86FA7"/>
    <w:rsid w:val="00A87FF0"/>
    <w:rsid w:val="00A902F6"/>
    <w:rsid w:val="00A91AD2"/>
    <w:rsid w:val="00A91B53"/>
    <w:rsid w:val="00A933E5"/>
    <w:rsid w:val="00A979DE"/>
    <w:rsid w:val="00AA1576"/>
    <w:rsid w:val="00AA2EE1"/>
    <w:rsid w:val="00AA3790"/>
    <w:rsid w:val="00AA48E9"/>
    <w:rsid w:val="00AB06E2"/>
    <w:rsid w:val="00AB1261"/>
    <w:rsid w:val="00AB16C8"/>
    <w:rsid w:val="00AB2902"/>
    <w:rsid w:val="00AB3AD5"/>
    <w:rsid w:val="00AB4F72"/>
    <w:rsid w:val="00AB7B54"/>
    <w:rsid w:val="00AC0D14"/>
    <w:rsid w:val="00AC0F6B"/>
    <w:rsid w:val="00AD2702"/>
    <w:rsid w:val="00AD61E6"/>
    <w:rsid w:val="00AE11BB"/>
    <w:rsid w:val="00AE14D5"/>
    <w:rsid w:val="00AE3C6B"/>
    <w:rsid w:val="00AE3FA5"/>
    <w:rsid w:val="00AE5F0D"/>
    <w:rsid w:val="00AE6267"/>
    <w:rsid w:val="00AE7767"/>
    <w:rsid w:val="00AE793E"/>
    <w:rsid w:val="00AF1147"/>
    <w:rsid w:val="00B0152A"/>
    <w:rsid w:val="00B0364D"/>
    <w:rsid w:val="00B160C7"/>
    <w:rsid w:val="00B16D84"/>
    <w:rsid w:val="00B227E1"/>
    <w:rsid w:val="00B2617F"/>
    <w:rsid w:val="00B26F66"/>
    <w:rsid w:val="00B331F2"/>
    <w:rsid w:val="00B34C7E"/>
    <w:rsid w:val="00B35AC9"/>
    <w:rsid w:val="00B35BC0"/>
    <w:rsid w:val="00B36AFC"/>
    <w:rsid w:val="00B40078"/>
    <w:rsid w:val="00B46DE7"/>
    <w:rsid w:val="00B47D43"/>
    <w:rsid w:val="00B50089"/>
    <w:rsid w:val="00B51FA1"/>
    <w:rsid w:val="00B5266B"/>
    <w:rsid w:val="00B60470"/>
    <w:rsid w:val="00B62115"/>
    <w:rsid w:val="00B6238F"/>
    <w:rsid w:val="00B640D5"/>
    <w:rsid w:val="00B64E7E"/>
    <w:rsid w:val="00B65117"/>
    <w:rsid w:val="00B6542C"/>
    <w:rsid w:val="00B733D4"/>
    <w:rsid w:val="00B735C0"/>
    <w:rsid w:val="00B80F08"/>
    <w:rsid w:val="00B80FE1"/>
    <w:rsid w:val="00B84105"/>
    <w:rsid w:val="00B85BED"/>
    <w:rsid w:val="00B85EF8"/>
    <w:rsid w:val="00B86874"/>
    <w:rsid w:val="00B87693"/>
    <w:rsid w:val="00B87A0F"/>
    <w:rsid w:val="00B91817"/>
    <w:rsid w:val="00B92DAF"/>
    <w:rsid w:val="00B959CC"/>
    <w:rsid w:val="00B9732E"/>
    <w:rsid w:val="00B9750C"/>
    <w:rsid w:val="00BA0CC9"/>
    <w:rsid w:val="00BA37CA"/>
    <w:rsid w:val="00BA58EF"/>
    <w:rsid w:val="00BA5BBF"/>
    <w:rsid w:val="00BB01AD"/>
    <w:rsid w:val="00BB0B01"/>
    <w:rsid w:val="00BB101C"/>
    <w:rsid w:val="00BB1493"/>
    <w:rsid w:val="00BB3C0F"/>
    <w:rsid w:val="00BB672B"/>
    <w:rsid w:val="00BC0C15"/>
    <w:rsid w:val="00BC1021"/>
    <w:rsid w:val="00BC2467"/>
    <w:rsid w:val="00BC44A5"/>
    <w:rsid w:val="00BD0175"/>
    <w:rsid w:val="00BD0C5E"/>
    <w:rsid w:val="00BD5AAD"/>
    <w:rsid w:val="00BD7DD8"/>
    <w:rsid w:val="00BE2CB3"/>
    <w:rsid w:val="00BE3718"/>
    <w:rsid w:val="00BF20AD"/>
    <w:rsid w:val="00C05750"/>
    <w:rsid w:val="00C05970"/>
    <w:rsid w:val="00C14A24"/>
    <w:rsid w:val="00C15635"/>
    <w:rsid w:val="00C177C6"/>
    <w:rsid w:val="00C2148E"/>
    <w:rsid w:val="00C22DB8"/>
    <w:rsid w:val="00C248C6"/>
    <w:rsid w:val="00C31D38"/>
    <w:rsid w:val="00C32F81"/>
    <w:rsid w:val="00C3346C"/>
    <w:rsid w:val="00C34C27"/>
    <w:rsid w:val="00C35D3E"/>
    <w:rsid w:val="00C36C80"/>
    <w:rsid w:val="00C4151A"/>
    <w:rsid w:val="00C424B7"/>
    <w:rsid w:val="00C44ACB"/>
    <w:rsid w:val="00C44B30"/>
    <w:rsid w:val="00C45485"/>
    <w:rsid w:val="00C45739"/>
    <w:rsid w:val="00C527E7"/>
    <w:rsid w:val="00C54526"/>
    <w:rsid w:val="00C6707C"/>
    <w:rsid w:val="00C6763A"/>
    <w:rsid w:val="00C7000B"/>
    <w:rsid w:val="00C70AB9"/>
    <w:rsid w:val="00C71734"/>
    <w:rsid w:val="00C73B32"/>
    <w:rsid w:val="00C80B9C"/>
    <w:rsid w:val="00C8253E"/>
    <w:rsid w:val="00C8305D"/>
    <w:rsid w:val="00C84441"/>
    <w:rsid w:val="00C86C14"/>
    <w:rsid w:val="00C8765F"/>
    <w:rsid w:val="00C921E0"/>
    <w:rsid w:val="00C93452"/>
    <w:rsid w:val="00C95FC7"/>
    <w:rsid w:val="00CA0310"/>
    <w:rsid w:val="00CA573A"/>
    <w:rsid w:val="00CA6654"/>
    <w:rsid w:val="00CA7F1F"/>
    <w:rsid w:val="00CB1748"/>
    <w:rsid w:val="00CB1DFF"/>
    <w:rsid w:val="00CB211D"/>
    <w:rsid w:val="00CB24B9"/>
    <w:rsid w:val="00CB2BB7"/>
    <w:rsid w:val="00CB33C7"/>
    <w:rsid w:val="00CB5B7F"/>
    <w:rsid w:val="00CB6697"/>
    <w:rsid w:val="00CC13D4"/>
    <w:rsid w:val="00CC226C"/>
    <w:rsid w:val="00CC5973"/>
    <w:rsid w:val="00CC62D4"/>
    <w:rsid w:val="00CC7764"/>
    <w:rsid w:val="00CD5A6E"/>
    <w:rsid w:val="00CE1377"/>
    <w:rsid w:val="00CE35F5"/>
    <w:rsid w:val="00CE3973"/>
    <w:rsid w:val="00CE51BC"/>
    <w:rsid w:val="00D04459"/>
    <w:rsid w:val="00D05A29"/>
    <w:rsid w:val="00D10654"/>
    <w:rsid w:val="00D11312"/>
    <w:rsid w:val="00D1134A"/>
    <w:rsid w:val="00D12541"/>
    <w:rsid w:val="00D14EE7"/>
    <w:rsid w:val="00D17722"/>
    <w:rsid w:val="00D2051B"/>
    <w:rsid w:val="00D233BD"/>
    <w:rsid w:val="00D314BC"/>
    <w:rsid w:val="00D31711"/>
    <w:rsid w:val="00D33ADA"/>
    <w:rsid w:val="00D33E89"/>
    <w:rsid w:val="00D33FD8"/>
    <w:rsid w:val="00D35D96"/>
    <w:rsid w:val="00D37249"/>
    <w:rsid w:val="00D423C8"/>
    <w:rsid w:val="00D43C8D"/>
    <w:rsid w:val="00D45794"/>
    <w:rsid w:val="00D45B04"/>
    <w:rsid w:val="00D52965"/>
    <w:rsid w:val="00D55046"/>
    <w:rsid w:val="00D6211E"/>
    <w:rsid w:val="00D63A20"/>
    <w:rsid w:val="00D63EC5"/>
    <w:rsid w:val="00D64C87"/>
    <w:rsid w:val="00D665DC"/>
    <w:rsid w:val="00D66F95"/>
    <w:rsid w:val="00D7083C"/>
    <w:rsid w:val="00D73005"/>
    <w:rsid w:val="00D73285"/>
    <w:rsid w:val="00D73FBC"/>
    <w:rsid w:val="00D75E21"/>
    <w:rsid w:val="00D810A8"/>
    <w:rsid w:val="00D81F62"/>
    <w:rsid w:val="00D85BF7"/>
    <w:rsid w:val="00D867D9"/>
    <w:rsid w:val="00D92EB7"/>
    <w:rsid w:val="00D94C6B"/>
    <w:rsid w:val="00D97629"/>
    <w:rsid w:val="00DA26F2"/>
    <w:rsid w:val="00DA4DE3"/>
    <w:rsid w:val="00DA7221"/>
    <w:rsid w:val="00DB0B10"/>
    <w:rsid w:val="00DB1B8C"/>
    <w:rsid w:val="00DB2F0D"/>
    <w:rsid w:val="00DB5140"/>
    <w:rsid w:val="00DB647A"/>
    <w:rsid w:val="00DC0F28"/>
    <w:rsid w:val="00DC4024"/>
    <w:rsid w:val="00DC5060"/>
    <w:rsid w:val="00DC66BA"/>
    <w:rsid w:val="00DC7156"/>
    <w:rsid w:val="00DC7739"/>
    <w:rsid w:val="00DD3B63"/>
    <w:rsid w:val="00DD46A7"/>
    <w:rsid w:val="00DE1D5E"/>
    <w:rsid w:val="00DE4E1D"/>
    <w:rsid w:val="00DE50ED"/>
    <w:rsid w:val="00DE5386"/>
    <w:rsid w:val="00DE6147"/>
    <w:rsid w:val="00DF18FB"/>
    <w:rsid w:val="00DF4E64"/>
    <w:rsid w:val="00DF520F"/>
    <w:rsid w:val="00DF7D4E"/>
    <w:rsid w:val="00E016DD"/>
    <w:rsid w:val="00E06BE3"/>
    <w:rsid w:val="00E07018"/>
    <w:rsid w:val="00E07840"/>
    <w:rsid w:val="00E07E6A"/>
    <w:rsid w:val="00E1381E"/>
    <w:rsid w:val="00E178BA"/>
    <w:rsid w:val="00E20B56"/>
    <w:rsid w:val="00E21498"/>
    <w:rsid w:val="00E24ED5"/>
    <w:rsid w:val="00E273C7"/>
    <w:rsid w:val="00E27563"/>
    <w:rsid w:val="00E31444"/>
    <w:rsid w:val="00E328F2"/>
    <w:rsid w:val="00E34036"/>
    <w:rsid w:val="00E34070"/>
    <w:rsid w:val="00E34260"/>
    <w:rsid w:val="00E34382"/>
    <w:rsid w:val="00E47ADF"/>
    <w:rsid w:val="00E501D0"/>
    <w:rsid w:val="00E502AA"/>
    <w:rsid w:val="00E539AC"/>
    <w:rsid w:val="00E5509C"/>
    <w:rsid w:val="00E57922"/>
    <w:rsid w:val="00E57BC9"/>
    <w:rsid w:val="00E61B14"/>
    <w:rsid w:val="00E63BF6"/>
    <w:rsid w:val="00E676C9"/>
    <w:rsid w:val="00E67848"/>
    <w:rsid w:val="00E67857"/>
    <w:rsid w:val="00E761C6"/>
    <w:rsid w:val="00E80914"/>
    <w:rsid w:val="00E80F04"/>
    <w:rsid w:val="00E82CB9"/>
    <w:rsid w:val="00E847FE"/>
    <w:rsid w:val="00E864EE"/>
    <w:rsid w:val="00E915D3"/>
    <w:rsid w:val="00E91D6B"/>
    <w:rsid w:val="00E92002"/>
    <w:rsid w:val="00E9207C"/>
    <w:rsid w:val="00E9265F"/>
    <w:rsid w:val="00E93A03"/>
    <w:rsid w:val="00E95391"/>
    <w:rsid w:val="00E95EC6"/>
    <w:rsid w:val="00E96D04"/>
    <w:rsid w:val="00E97FAF"/>
    <w:rsid w:val="00EB005D"/>
    <w:rsid w:val="00EB37A4"/>
    <w:rsid w:val="00EB3D9A"/>
    <w:rsid w:val="00EB3F3E"/>
    <w:rsid w:val="00EB4030"/>
    <w:rsid w:val="00EB4345"/>
    <w:rsid w:val="00EB6A74"/>
    <w:rsid w:val="00EC2A2A"/>
    <w:rsid w:val="00EC331F"/>
    <w:rsid w:val="00EC4047"/>
    <w:rsid w:val="00EC411A"/>
    <w:rsid w:val="00EC505B"/>
    <w:rsid w:val="00EC5ABA"/>
    <w:rsid w:val="00EC7961"/>
    <w:rsid w:val="00ED007E"/>
    <w:rsid w:val="00ED47BE"/>
    <w:rsid w:val="00EE0044"/>
    <w:rsid w:val="00EE007E"/>
    <w:rsid w:val="00EE1AF4"/>
    <w:rsid w:val="00EE1ECD"/>
    <w:rsid w:val="00EE3BEB"/>
    <w:rsid w:val="00EE3F84"/>
    <w:rsid w:val="00EE3FFC"/>
    <w:rsid w:val="00EE4C45"/>
    <w:rsid w:val="00EE53A5"/>
    <w:rsid w:val="00EE5B47"/>
    <w:rsid w:val="00EF0C45"/>
    <w:rsid w:val="00EF53F9"/>
    <w:rsid w:val="00EF5D60"/>
    <w:rsid w:val="00EF6307"/>
    <w:rsid w:val="00EF6510"/>
    <w:rsid w:val="00F00054"/>
    <w:rsid w:val="00F0091F"/>
    <w:rsid w:val="00F0100B"/>
    <w:rsid w:val="00F01F9E"/>
    <w:rsid w:val="00F03646"/>
    <w:rsid w:val="00F060EB"/>
    <w:rsid w:val="00F107A3"/>
    <w:rsid w:val="00F116B6"/>
    <w:rsid w:val="00F2305C"/>
    <w:rsid w:val="00F23E76"/>
    <w:rsid w:val="00F30575"/>
    <w:rsid w:val="00F30C6F"/>
    <w:rsid w:val="00F30E72"/>
    <w:rsid w:val="00F32511"/>
    <w:rsid w:val="00F35EFF"/>
    <w:rsid w:val="00F415EC"/>
    <w:rsid w:val="00F43224"/>
    <w:rsid w:val="00F473AC"/>
    <w:rsid w:val="00F508D7"/>
    <w:rsid w:val="00F539C8"/>
    <w:rsid w:val="00F54328"/>
    <w:rsid w:val="00F5500D"/>
    <w:rsid w:val="00F5660E"/>
    <w:rsid w:val="00F567DF"/>
    <w:rsid w:val="00F64AE8"/>
    <w:rsid w:val="00F71B28"/>
    <w:rsid w:val="00F72833"/>
    <w:rsid w:val="00F81161"/>
    <w:rsid w:val="00F81F68"/>
    <w:rsid w:val="00F82A2C"/>
    <w:rsid w:val="00F85C3A"/>
    <w:rsid w:val="00F92B4B"/>
    <w:rsid w:val="00F955EA"/>
    <w:rsid w:val="00F96C03"/>
    <w:rsid w:val="00F96CCB"/>
    <w:rsid w:val="00F9770F"/>
    <w:rsid w:val="00FA503C"/>
    <w:rsid w:val="00FA5AC5"/>
    <w:rsid w:val="00FA7235"/>
    <w:rsid w:val="00FB14F0"/>
    <w:rsid w:val="00FB647A"/>
    <w:rsid w:val="00FB6F77"/>
    <w:rsid w:val="00FC1C8B"/>
    <w:rsid w:val="00FC3280"/>
    <w:rsid w:val="00FC5CE8"/>
    <w:rsid w:val="00FD21E5"/>
    <w:rsid w:val="00FD263F"/>
    <w:rsid w:val="00FD30B6"/>
    <w:rsid w:val="00FD346A"/>
    <w:rsid w:val="00FD4D88"/>
    <w:rsid w:val="00FD6C6C"/>
    <w:rsid w:val="00FD6CA2"/>
    <w:rsid w:val="00FD7F3E"/>
    <w:rsid w:val="00FE5239"/>
    <w:rsid w:val="00FE72E6"/>
    <w:rsid w:val="00FF07B9"/>
    <w:rsid w:val="00FF1244"/>
    <w:rsid w:val="00FF3A59"/>
    <w:rsid w:val="00FF5945"/>
    <w:rsid w:val="00FF6D00"/>
    <w:rsid w:val="00FF7587"/>
    <w:rsid w:val="00FF76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494D5A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9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3F84"/>
    <w:pPr>
      <w:spacing w:after="120"/>
      <w:jc w:val="both"/>
    </w:pPr>
    <w:rPr>
      <w:rFonts w:ascii="Arial" w:hAnsi="Arial"/>
      <w:szCs w:val="24"/>
    </w:rPr>
  </w:style>
  <w:style w:type="paragraph" w:styleId="Heading1">
    <w:name w:val="heading 1"/>
    <w:aliases w:val="Para1,Top 1,ParaLevel1,Level 1 Para,Level 1 Para1,Level 1 Para2,Level 1 Para3,Level 1 Para4,Level 1 Para11,Level 1 Para21,Level 1 Para31,Level 1 Para5,Level 1 Para12,Level 1 Para22,Level 1 Para32,Level 1 Para6,Level 1 Para13,Level 1 Para23,g,1"/>
    <w:basedOn w:val="Normal"/>
    <w:next w:val="Normal"/>
    <w:link w:val="Heading1Char"/>
    <w:qFormat/>
    <w:rsid w:val="00EE3F84"/>
    <w:pPr>
      <w:keepNext/>
      <w:numPr>
        <w:numId w:val="59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Para2,Head hdbk,Top 2,H2,h2 main heading,B Sub/Bold,B Sub/Bold1,B Sub/Bold2,B Sub/Bold11,h2 main heading1,h2 main heading2,B Sub/Bold3,B Sub/Bold12,h2 main heading3,B Sub/Bold4,B Sub/Bold13,SubPara,h2,sub,Heading 21,h21,h22,h23,h24,h25,h26,h27"/>
    <w:basedOn w:val="Normal"/>
    <w:next w:val="Normal"/>
    <w:link w:val="Heading2Char"/>
    <w:unhideWhenUsed/>
    <w:qFormat/>
    <w:rsid w:val="00EE3F84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aliases w:val="Para3,head3hdbk,H3,C Sub-Sub/Italic,h3 sub heading,Head 3,Head 31,Head 32,C Sub-Sub/Italic1,3,Sub2Para,subsub,h3,h31,h32,h311,h33,h312,h34,h313,h35,h314,h36,h315,h37,h316,h321,h3111,h331,h3121,h341,h3131,h351,h3141,h361,h3151,h38,h317,h322,h39"/>
    <w:basedOn w:val="Normal"/>
    <w:next w:val="Normal"/>
    <w:link w:val="Heading3Char"/>
    <w:uiPriority w:val="9"/>
    <w:qFormat/>
    <w:rsid w:val="00E80914"/>
    <w:pPr>
      <w:keepNext/>
      <w:keepLines/>
      <w:spacing w:before="120" w:after="60"/>
      <w:outlineLvl w:val="2"/>
    </w:pPr>
    <w:rPr>
      <w:b/>
      <w:bCs/>
      <w:i/>
      <w:color w:val="CF4520"/>
      <w:sz w:val="24"/>
    </w:rPr>
  </w:style>
  <w:style w:type="paragraph" w:styleId="Heading4">
    <w:name w:val="heading 4"/>
    <w:aliases w:val="Para4,h4,h41,h42,h411,h43,h412,h44,h413,h45,h414,h46,h415,h47,h416,h421,h4111,h431,h4121,h441,h4131,h451,h4141,h461,h4151,h48,h417,h422,h4112,h432,h4122,h442,h4132,h452,h4142,h462,h4152,h49,h418,h423,h4113,h433,h4123,h443,h4133,h453,h4143,h463"/>
    <w:basedOn w:val="Normal"/>
    <w:next w:val="Normal"/>
    <w:link w:val="Heading4Char"/>
    <w:uiPriority w:val="9"/>
    <w:qFormat/>
    <w:rsid w:val="00E80914"/>
    <w:pPr>
      <w:keepNext/>
      <w:keepLines/>
      <w:spacing w:before="200" w:after="60"/>
      <w:outlineLvl w:val="3"/>
    </w:pPr>
    <w:rPr>
      <w:b/>
      <w:bCs/>
      <w:i/>
      <w:iCs/>
    </w:rPr>
  </w:style>
  <w:style w:type="paragraph" w:styleId="Heading5">
    <w:name w:val="heading 5"/>
    <w:aliases w:val="Para5,5 sub-bullet,sb,4"/>
    <w:basedOn w:val="Normal"/>
    <w:next w:val="Normal"/>
    <w:qFormat/>
    <w:rsid w:val="00486A70"/>
    <w:pPr>
      <w:numPr>
        <w:ilvl w:val="4"/>
        <w:numId w:val="11"/>
      </w:numPr>
      <w:spacing w:before="240" w:after="60"/>
      <w:outlineLvl w:val="4"/>
    </w:pPr>
    <w:rPr>
      <w:b/>
      <w:bCs/>
      <w:iCs/>
      <w:szCs w:val="26"/>
    </w:rPr>
  </w:style>
  <w:style w:type="paragraph" w:styleId="Heading6">
    <w:name w:val="heading 6"/>
    <w:aliases w:val="sub-dash,sd,5"/>
    <w:basedOn w:val="Normal"/>
    <w:next w:val="Normal"/>
    <w:qFormat/>
    <w:rsid w:val="00486A70"/>
    <w:pPr>
      <w:numPr>
        <w:ilvl w:val="5"/>
        <w:numId w:val="11"/>
      </w:numPr>
      <w:spacing w:before="240" w:after="60"/>
      <w:outlineLvl w:val="5"/>
    </w:pPr>
    <w:rPr>
      <w:rFonts w:ascii="Times New Roman" w:hAnsi="Times New Roman"/>
      <w:b/>
      <w:bCs/>
      <w:sz w:val="22"/>
    </w:rPr>
  </w:style>
  <w:style w:type="paragraph" w:styleId="Heading7">
    <w:name w:val="heading 7"/>
    <w:basedOn w:val="Normal"/>
    <w:next w:val="Normal"/>
    <w:qFormat/>
    <w:rsid w:val="00486A70"/>
    <w:pPr>
      <w:numPr>
        <w:ilvl w:val="6"/>
        <w:numId w:val="11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qFormat/>
    <w:rsid w:val="00486A70"/>
    <w:pPr>
      <w:numPr>
        <w:ilvl w:val="7"/>
        <w:numId w:val="11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qFormat/>
    <w:rsid w:val="00486A70"/>
    <w:pPr>
      <w:numPr>
        <w:ilvl w:val="8"/>
        <w:numId w:val="11"/>
      </w:numPr>
      <w:spacing w:before="240" w:after="60"/>
      <w:outlineLvl w:val="8"/>
    </w:pPr>
    <w:rPr>
      <w:rFonts w:cs="Arial"/>
      <w:sz w:val="22"/>
    </w:rPr>
  </w:style>
  <w:style w:type="character" w:default="1" w:styleId="DefaultParagraphFont">
    <w:name w:val="Default Paragraph Font"/>
    <w:uiPriority w:val="1"/>
    <w:semiHidden/>
    <w:unhideWhenUsed/>
    <w:rsid w:val="00EE3F8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E3F84"/>
  </w:style>
  <w:style w:type="paragraph" w:styleId="Header">
    <w:name w:val="header"/>
    <w:basedOn w:val="Normal"/>
    <w:rsid w:val="009B6467"/>
    <w:pPr>
      <w:tabs>
        <w:tab w:val="center" w:pos="4153"/>
        <w:tab w:val="right" w:pos="8306"/>
      </w:tabs>
    </w:pPr>
    <w:rPr>
      <w:sz w:val="16"/>
    </w:rPr>
  </w:style>
  <w:style w:type="paragraph" w:styleId="Footer">
    <w:name w:val="footer"/>
    <w:basedOn w:val="Normal"/>
    <w:rsid w:val="009B6467"/>
    <w:pPr>
      <w:tabs>
        <w:tab w:val="center" w:pos="4153"/>
        <w:tab w:val="right" w:pos="8306"/>
      </w:tabs>
    </w:pPr>
    <w:rPr>
      <w:sz w:val="16"/>
    </w:rPr>
  </w:style>
  <w:style w:type="character" w:styleId="PageNumber">
    <w:name w:val="page number"/>
    <w:basedOn w:val="DefaultParagraphFont"/>
  </w:style>
  <w:style w:type="paragraph" w:styleId="TOC1">
    <w:name w:val="toc 1"/>
    <w:next w:val="ASDEFCONNormal"/>
    <w:autoRedefine/>
    <w:uiPriority w:val="39"/>
    <w:rsid w:val="00EE3F84"/>
    <w:pPr>
      <w:tabs>
        <w:tab w:val="right" w:leader="dot" w:pos="9016"/>
      </w:tabs>
      <w:spacing w:before="120" w:after="60"/>
      <w:ind w:left="567" w:hanging="567"/>
    </w:pPr>
    <w:rPr>
      <w:rFonts w:ascii="Arial" w:hAnsi="Arial" w:cs="Arial"/>
      <w:b/>
      <w:noProof/>
      <w:szCs w:val="24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paragraph" w:styleId="TOC2">
    <w:name w:val="toc 2"/>
    <w:next w:val="ASDEFCONNormal"/>
    <w:autoRedefine/>
    <w:uiPriority w:val="39"/>
    <w:rsid w:val="00EE3F84"/>
    <w:pPr>
      <w:spacing w:after="60"/>
      <w:ind w:left="1417" w:hanging="850"/>
    </w:pPr>
    <w:rPr>
      <w:rFonts w:ascii="Arial" w:hAnsi="Arial" w:cs="Arial"/>
      <w:szCs w:val="24"/>
    </w:rPr>
  </w:style>
  <w:style w:type="paragraph" w:styleId="TOC3">
    <w:name w:val="toc 3"/>
    <w:basedOn w:val="Normal"/>
    <w:next w:val="Normal"/>
    <w:autoRedefine/>
    <w:rsid w:val="00EE3F84"/>
    <w:pPr>
      <w:spacing w:after="100"/>
      <w:ind w:left="400"/>
    </w:pPr>
  </w:style>
  <w:style w:type="paragraph" w:styleId="BalloonText">
    <w:name w:val="Balloon Text"/>
    <w:basedOn w:val="Normal"/>
    <w:link w:val="BalloonTextChar"/>
    <w:autoRedefine/>
    <w:rsid w:val="0047478E"/>
    <w:rPr>
      <w:sz w:val="18"/>
      <w:szCs w:val="20"/>
    </w:rPr>
  </w:style>
  <w:style w:type="paragraph" w:styleId="CommentSubject">
    <w:name w:val="annotation subject"/>
    <w:basedOn w:val="CommentText"/>
    <w:next w:val="CommentText"/>
    <w:semiHidden/>
    <w:rsid w:val="002946A9"/>
    <w:rPr>
      <w:b/>
      <w:bCs/>
    </w:rPr>
  </w:style>
  <w:style w:type="table" w:styleId="TableGrid">
    <w:name w:val="Table Grid"/>
    <w:basedOn w:val="TableNormal"/>
    <w:rsid w:val="00486A70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rsid w:val="00486A70"/>
  </w:style>
  <w:style w:type="paragraph" w:customStyle="1" w:styleId="Style1">
    <w:name w:val="Style1"/>
    <w:basedOn w:val="Heading4"/>
    <w:rsid w:val="00486A70"/>
    <w:rPr>
      <w:b w:val="0"/>
    </w:rPr>
  </w:style>
  <w:style w:type="paragraph" w:styleId="EndnoteText">
    <w:name w:val="endnote text"/>
    <w:basedOn w:val="Normal"/>
    <w:semiHidden/>
    <w:rsid w:val="00486A70"/>
    <w:rPr>
      <w:szCs w:val="20"/>
    </w:rPr>
  </w:style>
  <w:style w:type="paragraph" w:customStyle="1" w:styleId="COTCOCLV2-ASDEFCON">
    <w:name w:val="COT/COC LV2 - ASDEFCON"/>
    <w:basedOn w:val="ASDEFCONNormal"/>
    <w:next w:val="COTCOCLV3-ASDEFCON"/>
    <w:rsid w:val="00EE3F84"/>
    <w:pPr>
      <w:keepNext/>
      <w:keepLines/>
      <w:numPr>
        <w:ilvl w:val="1"/>
        <w:numId w:val="16"/>
      </w:numPr>
      <w:pBdr>
        <w:bottom w:val="single" w:sz="4" w:space="1" w:color="auto"/>
      </w:pBdr>
    </w:pPr>
    <w:rPr>
      <w:b/>
    </w:rPr>
  </w:style>
  <w:style w:type="paragraph" w:customStyle="1" w:styleId="ASDEFCONNormal">
    <w:name w:val="ASDEFCON Normal"/>
    <w:link w:val="ASDEFCONNormalChar"/>
    <w:rsid w:val="00EE3F84"/>
    <w:pPr>
      <w:spacing w:after="120"/>
      <w:jc w:val="both"/>
    </w:pPr>
    <w:rPr>
      <w:rFonts w:ascii="Arial" w:hAnsi="Arial"/>
      <w:color w:val="000000"/>
      <w:szCs w:val="40"/>
    </w:rPr>
  </w:style>
  <w:style w:type="character" w:customStyle="1" w:styleId="ASDEFCONNormalChar">
    <w:name w:val="ASDEFCON Normal Char"/>
    <w:link w:val="ASDEFCONNormal"/>
    <w:rsid w:val="00EE3F84"/>
    <w:rPr>
      <w:rFonts w:ascii="Arial" w:hAnsi="Arial"/>
      <w:color w:val="000000"/>
      <w:szCs w:val="40"/>
    </w:rPr>
  </w:style>
  <w:style w:type="paragraph" w:customStyle="1" w:styleId="COTCOCLV3-ASDEFCON">
    <w:name w:val="COT/COC LV3 - ASDEFCON"/>
    <w:basedOn w:val="ASDEFCONNormal"/>
    <w:rsid w:val="00EE3F84"/>
    <w:pPr>
      <w:numPr>
        <w:ilvl w:val="2"/>
        <w:numId w:val="16"/>
      </w:numPr>
    </w:pPr>
  </w:style>
  <w:style w:type="paragraph" w:customStyle="1" w:styleId="COTCOCLV1-ASDEFCON">
    <w:name w:val="COT/COC LV1 - ASDEFCON"/>
    <w:basedOn w:val="ASDEFCONNormal"/>
    <w:next w:val="COTCOCLV2-ASDEFCON"/>
    <w:rsid w:val="00EE3F84"/>
    <w:pPr>
      <w:keepNext/>
      <w:keepLines/>
      <w:numPr>
        <w:numId w:val="16"/>
      </w:numPr>
      <w:spacing w:before="240"/>
    </w:pPr>
    <w:rPr>
      <w:b/>
      <w:caps/>
    </w:rPr>
  </w:style>
  <w:style w:type="paragraph" w:customStyle="1" w:styleId="COTCOCLV4-ASDEFCON">
    <w:name w:val="COT/COC LV4 - ASDEFCON"/>
    <w:basedOn w:val="ASDEFCONNormal"/>
    <w:rsid w:val="00EE3F84"/>
    <w:pPr>
      <w:numPr>
        <w:ilvl w:val="3"/>
        <w:numId w:val="16"/>
      </w:numPr>
    </w:pPr>
  </w:style>
  <w:style w:type="paragraph" w:customStyle="1" w:styleId="COTCOCLV5-ASDEFCON">
    <w:name w:val="COT/COC LV5 - ASDEFCON"/>
    <w:basedOn w:val="ASDEFCONNormal"/>
    <w:rsid w:val="00EE3F84"/>
    <w:pPr>
      <w:numPr>
        <w:ilvl w:val="4"/>
        <w:numId w:val="16"/>
      </w:numPr>
    </w:pPr>
  </w:style>
  <w:style w:type="paragraph" w:customStyle="1" w:styleId="COTCOCLV6-ASDEFCON">
    <w:name w:val="COT/COC LV6 - ASDEFCON"/>
    <w:basedOn w:val="ASDEFCONNormal"/>
    <w:rsid w:val="00EE3F84"/>
    <w:pPr>
      <w:keepLines/>
      <w:numPr>
        <w:ilvl w:val="5"/>
        <w:numId w:val="16"/>
      </w:numPr>
    </w:pPr>
  </w:style>
  <w:style w:type="paragraph" w:customStyle="1" w:styleId="ASDEFCONOption">
    <w:name w:val="ASDEFCON Option"/>
    <w:basedOn w:val="ASDEFCONNormal"/>
    <w:rsid w:val="00EE3F84"/>
    <w:pPr>
      <w:keepNext/>
      <w:spacing w:before="60"/>
    </w:pPr>
    <w:rPr>
      <w:b/>
      <w:i/>
      <w:szCs w:val="24"/>
    </w:rPr>
  </w:style>
  <w:style w:type="paragraph" w:customStyle="1" w:styleId="NoteToDrafters-ASDEFCON">
    <w:name w:val="Note To Drafters - ASDEFCON"/>
    <w:basedOn w:val="ASDEFCONNormal"/>
    <w:rsid w:val="00EE3F84"/>
    <w:pPr>
      <w:keepNext/>
      <w:shd w:val="clear" w:color="auto" w:fill="000000"/>
    </w:pPr>
    <w:rPr>
      <w:b/>
      <w:i/>
      <w:color w:val="FFFFFF"/>
    </w:rPr>
  </w:style>
  <w:style w:type="paragraph" w:customStyle="1" w:styleId="NoteToTenderers-ASDEFCON">
    <w:name w:val="Note To Tenderers - ASDEFCON"/>
    <w:basedOn w:val="ASDEFCONNormal"/>
    <w:rsid w:val="00EE3F84"/>
    <w:pPr>
      <w:keepNext/>
      <w:shd w:val="pct15" w:color="auto" w:fill="auto"/>
    </w:pPr>
    <w:rPr>
      <w:b/>
      <w:i/>
    </w:rPr>
  </w:style>
  <w:style w:type="paragraph" w:customStyle="1" w:styleId="ASDEFCONTitle">
    <w:name w:val="ASDEFCON Title"/>
    <w:basedOn w:val="ASDEFCONNormal"/>
    <w:rsid w:val="00EE3F84"/>
    <w:pPr>
      <w:keepLines/>
      <w:spacing w:before="240"/>
      <w:jc w:val="center"/>
    </w:pPr>
    <w:rPr>
      <w:b/>
      <w:caps/>
    </w:rPr>
  </w:style>
  <w:style w:type="paragraph" w:customStyle="1" w:styleId="ATTANNLV1-ASDEFCON">
    <w:name w:val="ATT/ANN LV1 - ASDEFCON"/>
    <w:basedOn w:val="ASDEFCONNormal"/>
    <w:next w:val="ATTANNLV2-ASDEFCON"/>
    <w:rsid w:val="00EE3F84"/>
    <w:pPr>
      <w:keepNext/>
      <w:keepLines/>
      <w:numPr>
        <w:numId w:val="57"/>
      </w:numPr>
      <w:spacing w:before="240"/>
    </w:pPr>
    <w:rPr>
      <w:rFonts w:ascii="Arial Bold" w:hAnsi="Arial Bold"/>
      <w:b/>
      <w:caps/>
      <w:szCs w:val="24"/>
    </w:rPr>
  </w:style>
  <w:style w:type="paragraph" w:customStyle="1" w:styleId="ATTANNLV2-ASDEFCON">
    <w:name w:val="ATT/ANN LV2 - ASDEFCON"/>
    <w:basedOn w:val="ASDEFCONNormal"/>
    <w:link w:val="ATTANNLV2-ASDEFCONChar"/>
    <w:rsid w:val="00EE3F84"/>
    <w:pPr>
      <w:numPr>
        <w:ilvl w:val="1"/>
        <w:numId w:val="57"/>
      </w:numPr>
    </w:pPr>
    <w:rPr>
      <w:szCs w:val="24"/>
    </w:rPr>
  </w:style>
  <w:style w:type="character" w:customStyle="1" w:styleId="ATTANNLV2-ASDEFCONChar">
    <w:name w:val="ATT/ANN LV2 - ASDEFCON Char"/>
    <w:link w:val="ATTANNLV2-ASDEFCON"/>
    <w:rsid w:val="00EE3F84"/>
    <w:rPr>
      <w:rFonts w:ascii="Arial" w:hAnsi="Arial"/>
      <w:color w:val="000000"/>
      <w:szCs w:val="24"/>
    </w:rPr>
  </w:style>
  <w:style w:type="paragraph" w:customStyle="1" w:styleId="ATTANNLV3-ASDEFCON">
    <w:name w:val="ATT/ANN LV3 - ASDEFCON"/>
    <w:basedOn w:val="ASDEFCONNormal"/>
    <w:rsid w:val="00EE3F84"/>
    <w:pPr>
      <w:numPr>
        <w:ilvl w:val="2"/>
        <w:numId w:val="57"/>
      </w:numPr>
    </w:pPr>
    <w:rPr>
      <w:szCs w:val="24"/>
    </w:rPr>
  </w:style>
  <w:style w:type="paragraph" w:customStyle="1" w:styleId="ATTANNLV4-ASDEFCON">
    <w:name w:val="ATT/ANN LV4 - ASDEFCON"/>
    <w:basedOn w:val="ASDEFCONNormal"/>
    <w:rsid w:val="00EE3F84"/>
    <w:pPr>
      <w:numPr>
        <w:ilvl w:val="3"/>
        <w:numId w:val="57"/>
      </w:numPr>
    </w:pPr>
    <w:rPr>
      <w:szCs w:val="24"/>
    </w:rPr>
  </w:style>
  <w:style w:type="paragraph" w:customStyle="1" w:styleId="ASDEFCONCoverTitle">
    <w:name w:val="ASDEFCON Cover Title"/>
    <w:rsid w:val="00EE3F84"/>
    <w:pPr>
      <w:jc w:val="center"/>
    </w:pPr>
    <w:rPr>
      <w:rFonts w:ascii="Georgia" w:hAnsi="Georgia"/>
      <w:b/>
      <w:color w:val="000000"/>
      <w:sz w:val="100"/>
      <w:szCs w:val="24"/>
    </w:rPr>
  </w:style>
  <w:style w:type="paragraph" w:customStyle="1" w:styleId="ASDEFCONHeaderFooterLeft">
    <w:name w:val="ASDEFCON Header/Footer Left"/>
    <w:basedOn w:val="ASDEFCONNormal"/>
    <w:rsid w:val="00EE3F84"/>
    <w:pPr>
      <w:spacing w:after="0"/>
      <w:jc w:val="left"/>
    </w:pPr>
    <w:rPr>
      <w:sz w:val="16"/>
      <w:szCs w:val="24"/>
    </w:rPr>
  </w:style>
  <w:style w:type="paragraph" w:customStyle="1" w:styleId="ASDEFCONCoverPageIncorp">
    <w:name w:val="ASDEFCON Cover Page Incorp"/>
    <w:rsid w:val="00EE3F84"/>
    <w:pPr>
      <w:keepNext/>
      <w:spacing w:before="480"/>
      <w:ind w:firstLine="1701"/>
    </w:pPr>
    <w:rPr>
      <w:rFonts w:ascii="Franklin Gothic Medium" w:hAnsi="Franklin Gothic Medium"/>
      <w:color w:val="000000"/>
      <w:sz w:val="52"/>
      <w:szCs w:val="40"/>
    </w:rPr>
  </w:style>
  <w:style w:type="paragraph" w:customStyle="1" w:styleId="Note-ASDEFCON">
    <w:name w:val="Note - ASDEFCON"/>
    <w:basedOn w:val="ASDEFCONNormal"/>
    <w:rsid w:val="00EE3F84"/>
    <w:rPr>
      <w:b/>
      <w:i/>
    </w:rPr>
  </w:style>
  <w:style w:type="paragraph" w:customStyle="1" w:styleId="COTCOCLV2NONUM-ASDEFCON">
    <w:name w:val="COT/COC LV2 NONUM - ASDEFCON"/>
    <w:basedOn w:val="COTCOCLV2-ASDEFCON"/>
    <w:next w:val="COTCOCLV3-ASDEFCON"/>
    <w:rsid w:val="00EE3F84"/>
    <w:pPr>
      <w:keepNext w:val="0"/>
      <w:numPr>
        <w:ilvl w:val="0"/>
        <w:numId w:val="0"/>
      </w:numPr>
      <w:ind w:firstLine="851"/>
    </w:pPr>
    <w:rPr>
      <w:bCs/>
      <w:szCs w:val="20"/>
    </w:rPr>
  </w:style>
  <w:style w:type="paragraph" w:customStyle="1" w:styleId="COTCOCLV1NONUM-ASDEFCON">
    <w:name w:val="COT/COC LV1 NONUM - ASDEFCON"/>
    <w:basedOn w:val="COTCOCLV1-ASDEFCON"/>
    <w:next w:val="COTCOCLV2-ASDEFCON"/>
    <w:rsid w:val="00EE3F84"/>
    <w:pPr>
      <w:keepNext w:val="0"/>
      <w:numPr>
        <w:numId w:val="0"/>
      </w:numPr>
      <w:ind w:left="851"/>
    </w:pPr>
    <w:rPr>
      <w:bCs/>
      <w:szCs w:val="20"/>
    </w:rPr>
  </w:style>
  <w:style w:type="paragraph" w:customStyle="1" w:styleId="COTCOCLV3NONUM-ASDEFCON">
    <w:name w:val="COT/COC LV3 NONUM - ASDEFCON"/>
    <w:basedOn w:val="COTCOCLV3-ASDEFCON"/>
    <w:next w:val="COTCOCLV3-ASDEFCON"/>
    <w:rsid w:val="00EE3F84"/>
    <w:pPr>
      <w:numPr>
        <w:ilvl w:val="0"/>
        <w:numId w:val="0"/>
      </w:numPr>
      <w:ind w:left="851"/>
    </w:pPr>
    <w:rPr>
      <w:szCs w:val="20"/>
    </w:rPr>
  </w:style>
  <w:style w:type="paragraph" w:customStyle="1" w:styleId="COTCOCLV4NONUM-ASDEFCON">
    <w:name w:val="COT/COC LV4 NONUM - ASDEFCON"/>
    <w:basedOn w:val="COTCOCLV4-ASDEFCON"/>
    <w:next w:val="COTCOCLV4-ASDEFCON"/>
    <w:rsid w:val="00EE3F84"/>
    <w:pPr>
      <w:numPr>
        <w:ilvl w:val="0"/>
        <w:numId w:val="0"/>
      </w:numPr>
      <w:ind w:left="1418"/>
    </w:pPr>
    <w:rPr>
      <w:szCs w:val="20"/>
    </w:rPr>
  </w:style>
  <w:style w:type="paragraph" w:customStyle="1" w:styleId="COTCOCLV5NONUM-ASDEFCON">
    <w:name w:val="COT/COC LV5 NONUM - ASDEFCON"/>
    <w:basedOn w:val="COTCOCLV5-ASDEFCON"/>
    <w:next w:val="COTCOCLV5-ASDEFCON"/>
    <w:rsid w:val="00EE3F84"/>
    <w:pPr>
      <w:numPr>
        <w:ilvl w:val="0"/>
        <w:numId w:val="0"/>
      </w:numPr>
      <w:ind w:left="1985"/>
    </w:pPr>
    <w:rPr>
      <w:szCs w:val="20"/>
    </w:rPr>
  </w:style>
  <w:style w:type="paragraph" w:customStyle="1" w:styleId="COTCOCLV6NONUM-ASDEFCON">
    <w:name w:val="COT/COC LV6 NONUM - ASDEFCON"/>
    <w:basedOn w:val="COTCOCLV6-ASDEFCON"/>
    <w:next w:val="COTCOCLV6-ASDEFCON"/>
    <w:rsid w:val="00EE3F84"/>
    <w:pPr>
      <w:numPr>
        <w:ilvl w:val="0"/>
        <w:numId w:val="0"/>
      </w:numPr>
      <w:ind w:left="2552"/>
    </w:pPr>
    <w:rPr>
      <w:szCs w:val="20"/>
    </w:rPr>
  </w:style>
  <w:style w:type="paragraph" w:customStyle="1" w:styleId="ATTANNLV1NONUM-ASDEFCON">
    <w:name w:val="ATT/ANN LV1 NONUM - ASDEFCON"/>
    <w:basedOn w:val="ATTANNLV1-ASDEFCON"/>
    <w:next w:val="ATTANNLV2-ASDEFCON"/>
    <w:rsid w:val="00EE3F84"/>
    <w:pPr>
      <w:numPr>
        <w:numId w:val="0"/>
      </w:numPr>
      <w:ind w:left="851"/>
    </w:pPr>
    <w:rPr>
      <w:bCs/>
      <w:szCs w:val="20"/>
    </w:rPr>
  </w:style>
  <w:style w:type="paragraph" w:customStyle="1" w:styleId="ATTANNLV2NONUM-ASDEFCON">
    <w:name w:val="ATT/ANN LV2 NONUM - ASDEFCON"/>
    <w:basedOn w:val="ATTANNLV2-ASDEFCON"/>
    <w:next w:val="ATTANNLV2-ASDEFCON"/>
    <w:rsid w:val="00EE3F84"/>
    <w:pPr>
      <w:numPr>
        <w:ilvl w:val="0"/>
        <w:numId w:val="0"/>
      </w:numPr>
      <w:ind w:left="851"/>
    </w:pPr>
    <w:rPr>
      <w:szCs w:val="20"/>
    </w:rPr>
  </w:style>
  <w:style w:type="paragraph" w:customStyle="1" w:styleId="ATTANNLV3NONUM-ASDEFCON">
    <w:name w:val="ATT/ANN LV3 NONUM - ASDEFCON"/>
    <w:basedOn w:val="ATTANNLV3-ASDEFCON"/>
    <w:next w:val="ATTANNLV3-ASDEFCON"/>
    <w:rsid w:val="00EE3F84"/>
    <w:pPr>
      <w:numPr>
        <w:ilvl w:val="0"/>
        <w:numId w:val="0"/>
      </w:numPr>
      <w:ind w:left="1418"/>
    </w:pPr>
    <w:rPr>
      <w:szCs w:val="20"/>
    </w:rPr>
  </w:style>
  <w:style w:type="paragraph" w:customStyle="1" w:styleId="ATTANNLV4NONUM-ASDEFCON">
    <w:name w:val="ATT/ANN LV4 NONUM - ASDEFCON"/>
    <w:basedOn w:val="ATTANNLV4-ASDEFCON"/>
    <w:next w:val="ATTANNLV4-ASDEFCON"/>
    <w:rsid w:val="00EE3F84"/>
    <w:pPr>
      <w:numPr>
        <w:ilvl w:val="0"/>
        <w:numId w:val="0"/>
      </w:numPr>
      <w:ind w:left="1985"/>
    </w:pPr>
    <w:rPr>
      <w:szCs w:val="20"/>
    </w:rPr>
  </w:style>
  <w:style w:type="paragraph" w:customStyle="1" w:styleId="NoteToDraftersBullets-ASDEFCON">
    <w:name w:val="Note To Drafters Bullets - ASDEFCON"/>
    <w:basedOn w:val="NoteToDrafters-ASDEFCON"/>
    <w:rsid w:val="00EE3F84"/>
    <w:pPr>
      <w:numPr>
        <w:numId w:val="18"/>
      </w:numPr>
    </w:pPr>
    <w:rPr>
      <w:bCs/>
      <w:iCs/>
      <w:szCs w:val="20"/>
    </w:rPr>
  </w:style>
  <w:style w:type="paragraph" w:customStyle="1" w:styleId="NoteToDraftersList-ASDEFCON">
    <w:name w:val="Note To Drafters List - ASDEFCON"/>
    <w:basedOn w:val="NoteToDrafters-ASDEFCON"/>
    <w:rsid w:val="00EE3F84"/>
    <w:pPr>
      <w:numPr>
        <w:numId w:val="19"/>
      </w:numPr>
    </w:pPr>
    <w:rPr>
      <w:bCs/>
      <w:iCs/>
      <w:szCs w:val="20"/>
    </w:rPr>
  </w:style>
  <w:style w:type="paragraph" w:customStyle="1" w:styleId="NoteToTenderersBullets-ASDEFCON">
    <w:name w:val="Note To Tenderers Bullets - ASDEFCON"/>
    <w:basedOn w:val="NoteToTenderers-ASDEFCON"/>
    <w:rsid w:val="00EE3F84"/>
    <w:pPr>
      <w:numPr>
        <w:numId w:val="20"/>
      </w:numPr>
    </w:pPr>
    <w:rPr>
      <w:bCs/>
      <w:iCs/>
      <w:szCs w:val="20"/>
    </w:rPr>
  </w:style>
  <w:style w:type="paragraph" w:customStyle="1" w:styleId="NoteToTenderersList-ASDEFCON">
    <w:name w:val="Note To Tenderers List - ASDEFCON"/>
    <w:basedOn w:val="NoteToTenderers-ASDEFCON"/>
    <w:rsid w:val="00EE3F84"/>
    <w:pPr>
      <w:numPr>
        <w:numId w:val="21"/>
      </w:numPr>
    </w:pPr>
    <w:rPr>
      <w:bCs/>
      <w:iCs/>
      <w:szCs w:val="20"/>
    </w:rPr>
  </w:style>
  <w:style w:type="paragraph" w:customStyle="1" w:styleId="SOWHL1-ASDEFCON">
    <w:name w:val="SOW HL1 - ASDEFCON"/>
    <w:basedOn w:val="ASDEFCONNormal"/>
    <w:next w:val="SOWHL2-ASDEFCON"/>
    <w:qFormat/>
    <w:rsid w:val="00EE3F84"/>
    <w:pPr>
      <w:keepNext/>
      <w:numPr>
        <w:numId w:val="10"/>
      </w:numPr>
      <w:spacing w:before="120" w:after="240"/>
    </w:pPr>
    <w:rPr>
      <w:rFonts w:ascii="Arial Bold" w:eastAsia="Calibri" w:hAnsi="Arial Bold"/>
      <w:b/>
      <w:caps/>
      <w:szCs w:val="20"/>
      <w:lang w:eastAsia="en-US"/>
    </w:rPr>
  </w:style>
  <w:style w:type="paragraph" w:customStyle="1" w:styleId="SOWHL2-ASDEFCON">
    <w:name w:val="SOW HL2 - ASDEFCON"/>
    <w:basedOn w:val="ASDEFCONNormal"/>
    <w:qFormat/>
    <w:rsid w:val="00EE3F84"/>
    <w:pPr>
      <w:keepNext/>
      <w:numPr>
        <w:ilvl w:val="1"/>
        <w:numId w:val="10"/>
      </w:numPr>
      <w:pBdr>
        <w:bottom w:val="single" w:sz="4" w:space="1" w:color="auto"/>
      </w:pBdr>
    </w:pPr>
    <w:rPr>
      <w:rFonts w:eastAsia="Calibri"/>
      <w:b/>
      <w:szCs w:val="22"/>
      <w:lang w:eastAsia="en-US"/>
    </w:rPr>
  </w:style>
  <w:style w:type="paragraph" w:customStyle="1" w:styleId="SOWHL3-ASDEFCON">
    <w:name w:val="SOW HL3 - ASDEFCON"/>
    <w:basedOn w:val="ASDEFCONNormal"/>
    <w:qFormat/>
    <w:rsid w:val="00EE3F84"/>
    <w:pPr>
      <w:keepNext/>
      <w:numPr>
        <w:ilvl w:val="2"/>
        <w:numId w:val="10"/>
      </w:numPr>
    </w:pPr>
    <w:rPr>
      <w:rFonts w:eastAsia="Calibri"/>
      <w:b/>
      <w:szCs w:val="22"/>
      <w:lang w:eastAsia="en-US"/>
    </w:rPr>
  </w:style>
  <w:style w:type="paragraph" w:customStyle="1" w:styleId="SOWHL4-ASDEFCON">
    <w:name w:val="SOW HL4 - ASDEFCON"/>
    <w:basedOn w:val="ASDEFCONNormal"/>
    <w:qFormat/>
    <w:rsid w:val="00EE3F84"/>
    <w:pPr>
      <w:keepNext/>
      <w:numPr>
        <w:ilvl w:val="3"/>
        <w:numId w:val="10"/>
      </w:numPr>
    </w:pPr>
    <w:rPr>
      <w:rFonts w:eastAsia="Calibri"/>
      <w:b/>
      <w:szCs w:val="22"/>
      <w:lang w:eastAsia="en-US"/>
    </w:rPr>
  </w:style>
  <w:style w:type="paragraph" w:customStyle="1" w:styleId="SOWHL5-ASDEFCON">
    <w:name w:val="SOW HL5 - ASDEFCON"/>
    <w:basedOn w:val="ASDEFCONNormal"/>
    <w:qFormat/>
    <w:rsid w:val="00EE3F84"/>
    <w:pPr>
      <w:keepNext/>
      <w:numPr>
        <w:ilvl w:val="4"/>
        <w:numId w:val="10"/>
      </w:numPr>
    </w:pPr>
    <w:rPr>
      <w:rFonts w:eastAsia="Calibri"/>
      <w:b/>
      <w:szCs w:val="22"/>
      <w:lang w:eastAsia="en-US"/>
    </w:rPr>
  </w:style>
  <w:style w:type="paragraph" w:customStyle="1" w:styleId="SOWSubL1-ASDEFCON">
    <w:name w:val="SOW SubL1 - ASDEFCON"/>
    <w:basedOn w:val="ASDEFCONNormal"/>
    <w:link w:val="SOWSubL1-ASDEFCONChar"/>
    <w:qFormat/>
    <w:rsid w:val="00EE3F84"/>
    <w:pPr>
      <w:numPr>
        <w:ilvl w:val="5"/>
        <w:numId w:val="10"/>
      </w:numPr>
    </w:pPr>
    <w:rPr>
      <w:rFonts w:eastAsia="Calibri"/>
      <w:szCs w:val="22"/>
      <w:lang w:eastAsia="en-US"/>
    </w:rPr>
  </w:style>
  <w:style w:type="paragraph" w:customStyle="1" w:styleId="SOWHL1NONUM-ASDEFCON">
    <w:name w:val="SOW HL1 NONUM - ASDEFCON"/>
    <w:basedOn w:val="SOWHL1-ASDEFCON"/>
    <w:next w:val="SOWHL2-ASDEFCON"/>
    <w:rsid w:val="00EE3F84"/>
    <w:pPr>
      <w:keepNext w:val="0"/>
      <w:numPr>
        <w:numId w:val="0"/>
      </w:numPr>
      <w:ind w:left="1134"/>
    </w:pPr>
    <w:rPr>
      <w:rFonts w:eastAsia="Times New Roman"/>
      <w:bCs/>
    </w:rPr>
  </w:style>
  <w:style w:type="paragraph" w:customStyle="1" w:styleId="SOWTL2NONUM-ASDEFCON">
    <w:name w:val="SOW TL2 NONUM - ASDEFCON"/>
    <w:basedOn w:val="SOWTL2-ASDEFCON"/>
    <w:next w:val="SOWTL2-ASDEFCON"/>
    <w:rsid w:val="00EE3F84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2-ASDEFCON">
    <w:name w:val="SOW TL2 - ASDEFCON"/>
    <w:basedOn w:val="SOWHL2-ASDEFCON"/>
    <w:rsid w:val="00EE3F84"/>
    <w:pPr>
      <w:keepNext w:val="0"/>
      <w:pBdr>
        <w:bottom w:val="none" w:sz="0" w:space="0" w:color="auto"/>
      </w:pBdr>
    </w:pPr>
    <w:rPr>
      <w:b w:val="0"/>
    </w:rPr>
  </w:style>
  <w:style w:type="paragraph" w:customStyle="1" w:styleId="SOWTL3NONUM-ASDEFCON">
    <w:name w:val="SOW TL3 NONUM - ASDEFCON"/>
    <w:basedOn w:val="SOWTL3-ASDEFCON"/>
    <w:next w:val="SOWTL3-ASDEFCON"/>
    <w:rsid w:val="00EE3F84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3-ASDEFCON">
    <w:name w:val="SOW TL3 - ASDEFCON"/>
    <w:basedOn w:val="SOWHL3-ASDEFCON"/>
    <w:rsid w:val="00EE3F84"/>
    <w:pPr>
      <w:keepNext w:val="0"/>
    </w:pPr>
    <w:rPr>
      <w:b w:val="0"/>
    </w:rPr>
  </w:style>
  <w:style w:type="paragraph" w:customStyle="1" w:styleId="SOWTL4NONUM-ASDEFCON">
    <w:name w:val="SOW TL4 NONUM - ASDEFCON"/>
    <w:basedOn w:val="SOWTL4-ASDEFCON"/>
    <w:next w:val="SOWTL4-ASDEFCON"/>
    <w:rsid w:val="00EE3F84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4-ASDEFCON">
    <w:name w:val="SOW TL4 - ASDEFCON"/>
    <w:basedOn w:val="SOWHL4-ASDEFCON"/>
    <w:rsid w:val="00EE3F84"/>
    <w:pPr>
      <w:keepNext w:val="0"/>
    </w:pPr>
    <w:rPr>
      <w:b w:val="0"/>
    </w:rPr>
  </w:style>
  <w:style w:type="paragraph" w:customStyle="1" w:styleId="SOWTL5NONUM-ASDEFCON">
    <w:name w:val="SOW TL5 NONUM - ASDEFCON"/>
    <w:basedOn w:val="SOWHL5-ASDEFCON"/>
    <w:next w:val="SOWTL5-ASDEFCON"/>
    <w:rsid w:val="00EE3F84"/>
    <w:pPr>
      <w:keepNext w:val="0"/>
      <w:numPr>
        <w:ilvl w:val="0"/>
        <w:numId w:val="0"/>
      </w:numPr>
      <w:ind w:left="1134"/>
    </w:pPr>
    <w:rPr>
      <w:b w:val="0"/>
    </w:rPr>
  </w:style>
  <w:style w:type="paragraph" w:customStyle="1" w:styleId="SOWTL5-ASDEFCON">
    <w:name w:val="SOW TL5 - ASDEFCON"/>
    <w:basedOn w:val="SOWHL5-ASDEFCON"/>
    <w:rsid w:val="00EE3F84"/>
    <w:pPr>
      <w:keepNext w:val="0"/>
    </w:pPr>
    <w:rPr>
      <w:b w:val="0"/>
    </w:rPr>
  </w:style>
  <w:style w:type="paragraph" w:customStyle="1" w:styleId="SOWSubL2-ASDEFCON">
    <w:name w:val="SOW SubL2 - ASDEFCON"/>
    <w:basedOn w:val="ASDEFCONNormal"/>
    <w:link w:val="SOWSubL2-ASDEFCONChar"/>
    <w:qFormat/>
    <w:rsid w:val="00EE3F84"/>
    <w:pPr>
      <w:numPr>
        <w:ilvl w:val="6"/>
        <w:numId w:val="10"/>
      </w:numPr>
    </w:pPr>
    <w:rPr>
      <w:rFonts w:eastAsia="Calibri"/>
      <w:szCs w:val="22"/>
      <w:lang w:eastAsia="en-US"/>
    </w:rPr>
  </w:style>
  <w:style w:type="paragraph" w:customStyle="1" w:styleId="SOWSubL1NONUM-ASDEFCON">
    <w:name w:val="SOW SubL1 NONUM - ASDEFCON"/>
    <w:basedOn w:val="SOWSubL1-ASDEFCON"/>
    <w:next w:val="SOWSubL1-ASDEFCON"/>
    <w:qFormat/>
    <w:rsid w:val="00EE3F84"/>
    <w:pPr>
      <w:numPr>
        <w:numId w:val="0"/>
      </w:numPr>
      <w:ind w:left="1701"/>
    </w:pPr>
  </w:style>
  <w:style w:type="paragraph" w:customStyle="1" w:styleId="SOWSubL2NONUM-ASDEFCON">
    <w:name w:val="SOW SubL2 NONUM - ASDEFCON"/>
    <w:basedOn w:val="SOWSubL2-ASDEFCON"/>
    <w:next w:val="SOWSubL2-ASDEFCON"/>
    <w:qFormat/>
    <w:rsid w:val="00EE3F84"/>
    <w:pPr>
      <w:numPr>
        <w:ilvl w:val="0"/>
        <w:numId w:val="0"/>
      </w:numPr>
      <w:ind w:left="2268"/>
    </w:pPr>
  </w:style>
  <w:style w:type="paragraph" w:styleId="FootnoteText">
    <w:name w:val="footnote text"/>
    <w:basedOn w:val="Normal"/>
    <w:link w:val="FootnoteTextChar"/>
    <w:semiHidden/>
    <w:rsid w:val="00EE3F84"/>
    <w:rPr>
      <w:szCs w:val="20"/>
    </w:rPr>
  </w:style>
  <w:style w:type="character" w:customStyle="1" w:styleId="FootnoteTextChar">
    <w:name w:val="Footnote Text Char"/>
    <w:link w:val="FootnoteText"/>
    <w:semiHidden/>
    <w:rsid w:val="00806963"/>
    <w:rPr>
      <w:rFonts w:ascii="Arial" w:hAnsi="Arial"/>
    </w:rPr>
  </w:style>
  <w:style w:type="paragraph" w:customStyle="1" w:styleId="ASDEFCONTextBlock">
    <w:name w:val="ASDEFCON TextBlock"/>
    <w:basedOn w:val="ASDEFCONNormal"/>
    <w:qFormat/>
    <w:rsid w:val="00EE3F84"/>
    <w:pPr>
      <w:spacing w:before="60" w:after="60"/>
    </w:pPr>
    <w:rPr>
      <w:rFonts w:eastAsia="Calibri" w:cs="Arial"/>
      <w:b/>
      <w:sz w:val="24"/>
      <w:szCs w:val="24"/>
      <w:lang w:eastAsia="en-US"/>
    </w:rPr>
  </w:style>
  <w:style w:type="paragraph" w:customStyle="1" w:styleId="ATTANNListTableofContents-ASDEFCON">
    <w:name w:val="ATT/ANN List (Table of Contents) - ASDEFCON"/>
    <w:basedOn w:val="ASDEFCONNormal"/>
    <w:rsid w:val="00EE3F84"/>
    <w:pPr>
      <w:numPr>
        <w:numId w:val="22"/>
      </w:numPr>
      <w:tabs>
        <w:tab w:val="clear" w:pos="397"/>
        <w:tab w:val="left" w:pos="567"/>
        <w:tab w:val="right" w:leader="dot" w:pos="9072"/>
      </w:tabs>
    </w:pPr>
  </w:style>
  <w:style w:type="paragraph" w:customStyle="1" w:styleId="ATTANNTitleListTableofContents-ASDEFCON">
    <w:name w:val="ATT/ANN Title List (Table of Contents) - ASDEFCON"/>
    <w:basedOn w:val="ASDEFCONNormal"/>
    <w:rsid w:val="00EE3F84"/>
    <w:pPr>
      <w:keepNext/>
      <w:spacing w:before="240"/>
    </w:pPr>
    <w:rPr>
      <w:rFonts w:ascii="Arial Bold" w:hAnsi="Arial Bold"/>
      <w:b/>
      <w:bCs/>
      <w:caps/>
      <w:szCs w:val="20"/>
    </w:rPr>
  </w:style>
  <w:style w:type="paragraph" w:customStyle="1" w:styleId="Table8ptHeading-ASDEFCON">
    <w:name w:val="Table 8pt Heading - ASDEFCON"/>
    <w:basedOn w:val="ASDEFCONNormal"/>
    <w:rsid w:val="00EE3F84"/>
    <w:pPr>
      <w:spacing w:before="60" w:after="60"/>
      <w:jc w:val="center"/>
    </w:pPr>
    <w:rPr>
      <w:rFonts w:eastAsia="Calibri"/>
      <w:b/>
      <w:sz w:val="16"/>
      <w:szCs w:val="16"/>
      <w:lang w:eastAsia="en-US"/>
    </w:rPr>
  </w:style>
  <w:style w:type="paragraph" w:customStyle="1" w:styleId="Table8ptText-ASDEFCON">
    <w:name w:val="Table 8pt Text - ASDEFCON"/>
    <w:basedOn w:val="ASDEFCONNormal"/>
    <w:rsid w:val="00EE3F84"/>
    <w:pPr>
      <w:numPr>
        <w:numId w:val="31"/>
      </w:numPr>
      <w:spacing w:before="60" w:after="60"/>
    </w:pPr>
    <w:rPr>
      <w:rFonts w:eastAsia="Calibri"/>
      <w:sz w:val="16"/>
      <w:szCs w:val="16"/>
      <w:lang w:eastAsia="en-US"/>
    </w:rPr>
  </w:style>
  <w:style w:type="paragraph" w:customStyle="1" w:styleId="Table10ptText-ASDEFCON">
    <w:name w:val="Table 10pt Text - ASDEFCON"/>
    <w:basedOn w:val="ASDEFCONNormal"/>
    <w:link w:val="Table10ptText-ASDEFCONCharChar"/>
    <w:rsid w:val="00EE3F84"/>
    <w:pPr>
      <w:numPr>
        <w:numId w:val="32"/>
      </w:numPr>
      <w:spacing w:before="60" w:after="60"/>
      <w:jc w:val="left"/>
    </w:pPr>
    <w:rPr>
      <w:rFonts w:eastAsia="Calibri"/>
      <w:szCs w:val="22"/>
      <w:lang w:eastAsia="en-US"/>
    </w:rPr>
  </w:style>
  <w:style w:type="character" w:customStyle="1" w:styleId="Table10ptText-ASDEFCONCharChar">
    <w:name w:val="Table 10pt Text - ASDEFCON Char Char"/>
    <w:link w:val="Table10ptText-ASDEFCON"/>
    <w:rsid w:val="00EE3F84"/>
    <w:rPr>
      <w:rFonts w:ascii="Arial" w:eastAsia="Calibri" w:hAnsi="Arial"/>
      <w:color w:val="000000"/>
      <w:szCs w:val="22"/>
      <w:lang w:eastAsia="en-US"/>
    </w:rPr>
  </w:style>
  <w:style w:type="paragraph" w:customStyle="1" w:styleId="Table8ptSub1-ASDEFCON">
    <w:name w:val="Table 8pt Sub1 - ASDEFCON"/>
    <w:basedOn w:val="Table8ptText-ASDEFCON"/>
    <w:rsid w:val="00EE3F84"/>
    <w:pPr>
      <w:numPr>
        <w:ilvl w:val="1"/>
      </w:numPr>
    </w:pPr>
  </w:style>
  <w:style w:type="paragraph" w:customStyle="1" w:styleId="Table8ptSub2-ASDEFCON">
    <w:name w:val="Table 8pt Sub2 - ASDEFCON"/>
    <w:basedOn w:val="Table8ptText-ASDEFCON"/>
    <w:rsid w:val="00EE3F84"/>
    <w:pPr>
      <w:numPr>
        <w:ilvl w:val="2"/>
      </w:numPr>
    </w:pPr>
  </w:style>
  <w:style w:type="paragraph" w:customStyle="1" w:styleId="Table10ptHeading-ASDEFCON">
    <w:name w:val="Table 10pt Heading - ASDEFCON"/>
    <w:basedOn w:val="ASDEFCONNormal"/>
    <w:rsid w:val="00EE3F84"/>
    <w:pPr>
      <w:keepNext/>
      <w:spacing w:before="60" w:after="60"/>
      <w:jc w:val="center"/>
    </w:pPr>
    <w:rPr>
      <w:b/>
    </w:rPr>
  </w:style>
  <w:style w:type="paragraph" w:customStyle="1" w:styleId="Table8ptBP1-ASDEFCON">
    <w:name w:val="Table 8pt BP1 - ASDEFCON"/>
    <w:basedOn w:val="Table8ptText-ASDEFCON"/>
    <w:rsid w:val="00EE3F84"/>
    <w:pPr>
      <w:numPr>
        <w:numId w:val="23"/>
      </w:numPr>
    </w:pPr>
  </w:style>
  <w:style w:type="paragraph" w:customStyle="1" w:styleId="Table8ptBP2-ASDEFCON">
    <w:name w:val="Table 8pt BP2 - ASDEFCON"/>
    <w:basedOn w:val="Table8ptText-ASDEFCON"/>
    <w:rsid w:val="00EE3F84"/>
    <w:pPr>
      <w:numPr>
        <w:ilvl w:val="1"/>
        <w:numId w:val="23"/>
      </w:numPr>
      <w:tabs>
        <w:tab w:val="clear" w:pos="284"/>
      </w:tabs>
    </w:pPr>
    <w:rPr>
      <w:iCs/>
    </w:rPr>
  </w:style>
  <w:style w:type="paragraph" w:customStyle="1" w:styleId="ASDEFCONBulletsLV1">
    <w:name w:val="ASDEFCON Bullets LV1"/>
    <w:basedOn w:val="ASDEFCONNormal"/>
    <w:rsid w:val="00EE3F84"/>
    <w:pPr>
      <w:numPr>
        <w:numId w:val="25"/>
      </w:numPr>
    </w:pPr>
    <w:rPr>
      <w:rFonts w:eastAsia="Calibri"/>
      <w:szCs w:val="22"/>
      <w:lang w:eastAsia="en-US"/>
    </w:rPr>
  </w:style>
  <w:style w:type="paragraph" w:customStyle="1" w:styleId="Table10ptSub1-ASDEFCON">
    <w:name w:val="Table 10pt Sub1 - ASDEFCON"/>
    <w:basedOn w:val="Table10ptText-ASDEFCON"/>
    <w:rsid w:val="00EE3F84"/>
    <w:pPr>
      <w:numPr>
        <w:ilvl w:val="1"/>
      </w:numPr>
      <w:jc w:val="both"/>
    </w:pPr>
  </w:style>
  <w:style w:type="paragraph" w:customStyle="1" w:styleId="Table10ptSub2-ASDEFCON">
    <w:name w:val="Table 10pt Sub2 - ASDEFCON"/>
    <w:basedOn w:val="Table10ptText-ASDEFCON"/>
    <w:rsid w:val="00EE3F84"/>
    <w:pPr>
      <w:numPr>
        <w:ilvl w:val="2"/>
      </w:numPr>
      <w:jc w:val="both"/>
    </w:pPr>
  </w:style>
  <w:style w:type="paragraph" w:customStyle="1" w:styleId="ASDEFCONBulletsLV2">
    <w:name w:val="ASDEFCON Bullets LV2"/>
    <w:basedOn w:val="ASDEFCONNormal"/>
    <w:rsid w:val="00EE3F84"/>
    <w:pPr>
      <w:numPr>
        <w:numId w:val="5"/>
      </w:numPr>
    </w:pPr>
  </w:style>
  <w:style w:type="paragraph" w:customStyle="1" w:styleId="Table10ptBP1-ASDEFCON">
    <w:name w:val="Table 10pt BP1 - ASDEFCON"/>
    <w:basedOn w:val="ASDEFCONNormal"/>
    <w:rsid w:val="00EE3F84"/>
    <w:pPr>
      <w:numPr>
        <w:numId w:val="29"/>
      </w:numPr>
      <w:spacing w:before="60" w:after="60"/>
    </w:pPr>
  </w:style>
  <w:style w:type="paragraph" w:customStyle="1" w:styleId="Table10ptBP2-ASDEFCON">
    <w:name w:val="Table 10pt BP2 - ASDEFCON"/>
    <w:basedOn w:val="ASDEFCONNormal"/>
    <w:link w:val="Table10ptBP2-ASDEFCONCharChar"/>
    <w:rsid w:val="00EE3F84"/>
    <w:pPr>
      <w:numPr>
        <w:ilvl w:val="1"/>
        <w:numId w:val="29"/>
      </w:numPr>
      <w:spacing w:before="60" w:after="60"/>
    </w:pPr>
  </w:style>
  <w:style w:type="character" w:customStyle="1" w:styleId="Table10ptBP2-ASDEFCONCharChar">
    <w:name w:val="Table 10pt BP2 - ASDEFCON Char Char"/>
    <w:link w:val="Table10ptBP2-ASDEFCON"/>
    <w:rsid w:val="00EE3F84"/>
    <w:rPr>
      <w:rFonts w:ascii="Arial" w:hAnsi="Arial"/>
      <w:color w:val="000000"/>
      <w:szCs w:val="40"/>
    </w:rPr>
  </w:style>
  <w:style w:type="paragraph" w:customStyle="1" w:styleId="GuideMarginHead-ASDEFCON">
    <w:name w:val="Guide Margin Head - ASDEFCON"/>
    <w:basedOn w:val="ASDEFCONNormal"/>
    <w:rsid w:val="00EE3F84"/>
    <w:pPr>
      <w:tabs>
        <w:tab w:val="left" w:pos="1701"/>
      </w:tabs>
      <w:ind w:left="1701" w:hanging="1701"/>
    </w:pPr>
    <w:rPr>
      <w:rFonts w:eastAsia="Calibri"/>
      <w:szCs w:val="22"/>
      <w:lang w:eastAsia="en-US"/>
    </w:rPr>
  </w:style>
  <w:style w:type="paragraph" w:customStyle="1" w:styleId="GuideText-ASDEFCON">
    <w:name w:val="Guide Text - ASDEFCON"/>
    <w:basedOn w:val="ASDEFCONNormal"/>
    <w:rsid w:val="00EE3F84"/>
    <w:pPr>
      <w:ind w:left="1680"/>
    </w:pPr>
    <w:rPr>
      <w:lang w:eastAsia="en-US"/>
    </w:rPr>
  </w:style>
  <w:style w:type="paragraph" w:customStyle="1" w:styleId="GuideSublistLv1-ASDEFCON">
    <w:name w:val="Guide Sublist Lv1 - ASDEFCON"/>
    <w:basedOn w:val="ASDEFCONNormal"/>
    <w:qFormat/>
    <w:rsid w:val="00EE3F84"/>
    <w:pPr>
      <w:numPr>
        <w:numId w:val="33"/>
      </w:numPr>
    </w:pPr>
    <w:rPr>
      <w:rFonts w:eastAsia="Calibri"/>
      <w:szCs w:val="22"/>
      <w:lang w:eastAsia="en-US"/>
    </w:rPr>
  </w:style>
  <w:style w:type="paragraph" w:customStyle="1" w:styleId="GuideBullets-ASDEFCON">
    <w:name w:val="Guide Bullets - ASDEFCON"/>
    <w:basedOn w:val="ASDEFCONNormal"/>
    <w:rsid w:val="00EE3F84"/>
    <w:pPr>
      <w:tabs>
        <w:tab w:val="num" w:pos="3402"/>
      </w:tabs>
      <w:ind w:left="3402" w:hanging="567"/>
    </w:pPr>
    <w:rPr>
      <w:rFonts w:eastAsia="Calibri"/>
      <w:szCs w:val="22"/>
      <w:lang w:eastAsia="en-US"/>
    </w:rPr>
  </w:style>
  <w:style w:type="paragraph" w:customStyle="1" w:styleId="GuideLV2Head-ASDEFCON">
    <w:name w:val="Guide LV2 Head - ASDEFCON"/>
    <w:basedOn w:val="ASDEFCONNormal"/>
    <w:next w:val="GuideText-ASDEFCON"/>
    <w:rsid w:val="00EE3F84"/>
    <w:pPr>
      <w:keepNext/>
      <w:pBdr>
        <w:bottom w:val="single" w:sz="4" w:space="1" w:color="auto"/>
      </w:pBdr>
    </w:pPr>
    <w:rPr>
      <w:rFonts w:eastAsia="Calibri"/>
      <w:b/>
      <w:szCs w:val="22"/>
      <w:lang w:eastAsia="en-US"/>
    </w:rPr>
  </w:style>
  <w:style w:type="paragraph" w:customStyle="1" w:styleId="GuideLV1Head-ASDEFCON">
    <w:name w:val="Guide LV1 Head - ASDEFCON"/>
    <w:basedOn w:val="ASDEFCONNormal"/>
    <w:next w:val="GuideLV2Head-ASDEFCON"/>
    <w:qFormat/>
    <w:rsid w:val="00EE3F84"/>
    <w:pPr>
      <w:keepNext/>
      <w:spacing w:before="240"/>
    </w:pPr>
    <w:rPr>
      <w:rFonts w:eastAsia="Calibri"/>
      <w:b/>
      <w:caps/>
      <w:szCs w:val="20"/>
      <w:lang w:eastAsia="en-US"/>
    </w:rPr>
  </w:style>
  <w:style w:type="paragraph" w:customStyle="1" w:styleId="ASDEFCONSublist">
    <w:name w:val="ASDEFCON Sublist"/>
    <w:basedOn w:val="ASDEFCONNormal"/>
    <w:rsid w:val="00EE3F84"/>
    <w:pPr>
      <w:numPr>
        <w:numId w:val="34"/>
      </w:numPr>
    </w:pPr>
    <w:rPr>
      <w:iCs/>
    </w:rPr>
  </w:style>
  <w:style w:type="paragraph" w:customStyle="1" w:styleId="ASDEFCONRecitals">
    <w:name w:val="ASDEFCON Recitals"/>
    <w:basedOn w:val="ASDEFCONNormal"/>
    <w:link w:val="ASDEFCONRecitalsCharChar"/>
    <w:rsid w:val="00EE3F84"/>
    <w:pPr>
      <w:numPr>
        <w:numId w:val="26"/>
      </w:numPr>
    </w:pPr>
  </w:style>
  <w:style w:type="character" w:customStyle="1" w:styleId="ASDEFCONRecitalsCharChar">
    <w:name w:val="ASDEFCON Recitals Char Char"/>
    <w:link w:val="ASDEFCONRecitals"/>
    <w:rsid w:val="00EE3F84"/>
    <w:rPr>
      <w:rFonts w:ascii="Arial" w:hAnsi="Arial"/>
      <w:color w:val="000000"/>
      <w:szCs w:val="40"/>
    </w:rPr>
  </w:style>
  <w:style w:type="paragraph" w:customStyle="1" w:styleId="NoteList-ASDEFCON">
    <w:name w:val="Note List - ASDEFCON"/>
    <w:basedOn w:val="ASDEFCONNormal"/>
    <w:rsid w:val="00EE3F84"/>
    <w:pPr>
      <w:numPr>
        <w:numId w:val="27"/>
      </w:numPr>
    </w:pPr>
    <w:rPr>
      <w:b/>
      <w:bCs/>
      <w:i/>
    </w:rPr>
  </w:style>
  <w:style w:type="paragraph" w:customStyle="1" w:styleId="NoteBullets-ASDEFCON">
    <w:name w:val="Note Bullets - ASDEFCON"/>
    <w:basedOn w:val="ASDEFCONNormal"/>
    <w:rsid w:val="00EE3F84"/>
    <w:pPr>
      <w:numPr>
        <w:numId w:val="28"/>
      </w:numPr>
    </w:pPr>
    <w:rPr>
      <w:b/>
      <w:i/>
    </w:rPr>
  </w:style>
  <w:style w:type="paragraph" w:styleId="Caption">
    <w:name w:val="caption"/>
    <w:basedOn w:val="Normal"/>
    <w:next w:val="Normal"/>
    <w:qFormat/>
    <w:rsid w:val="00EE3F84"/>
    <w:rPr>
      <w:b/>
      <w:bCs/>
      <w:szCs w:val="20"/>
    </w:rPr>
  </w:style>
  <w:style w:type="paragraph" w:customStyle="1" w:styleId="ASDEFCONOperativePartListLV1">
    <w:name w:val="ASDEFCON Operative Part List LV1"/>
    <w:basedOn w:val="ASDEFCONNormal"/>
    <w:rsid w:val="00EE3F84"/>
    <w:pPr>
      <w:numPr>
        <w:numId w:val="30"/>
      </w:numPr>
    </w:pPr>
    <w:rPr>
      <w:iCs/>
    </w:rPr>
  </w:style>
  <w:style w:type="paragraph" w:customStyle="1" w:styleId="ASDEFCONOperativePartListLV2">
    <w:name w:val="ASDEFCON Operative Part List LV2"/>
    <w:basedOn w:val="ASDEFCONOperativePartListLV1"/>
    <w:rsid w:val="00EE3F84"/>
    <w:pPr>
      <w:numPr>
        <w:ilvl w:val="1"/>
      </w:numPr>
    </w:pPr>
  </w:style>
  <w:style w:type="paragraph" w:customStyle="1" w:styleId="ASDEFCONOptionSpace">
    <w:name w:val="ASDEFCON Option Space"/>
    <w:basedOn w:val="ASDEFCONNormal"/>
    <w:rsid w:val="00EE3F84"/>
    <w:pPr>
      <w:spacing w:after="0"/>
    </w:pPr>
    <w:rPr>
      <w:bCs/>
      <w:color w:val="FFFFFF"/>
      <w:sz w:val="8"/>
    </w:rPr>
  </w:style>
  <w:style w:type="paragraph" w:customStyle="1" w:styleId="ATTANNReferencetoCOC">
    <w:name w:val="ATT/ANN Reference to COC"/>
    <w:basedOn w:val="ASDEFCONNormal"/>
    <w:rsid w:val="00EE3F84"/>
    <w:pPr>
      <w:keepNext/>
      <w:jc w:val="right"/>
    </w:pPr>
    <w:rPr>
      <w:i/>
      <w:iCs/>
      <w:szCs w:val="20"/>
    </w:rPr>
  </w:style>
  <w:style w:type="paragraph" w:customStyle="1" w:styleId="ASDEFCONHeaderFooterCenter">
    <w:name w:val="ASDEFCON Header/Footer Center"/>
    <w:basedOn w:val="ASDEFCONHeaderFooterLeft"/>
    <w:rsid w:val="00EE3F84"/>
    <w:pPr>
      <w:jc w:val="center"/>
    </w:pPr>
    <w:rPr>
      <w:szCs w:val="20"/>
    </w:rPr>
  </w:style>
  <w:style w:type="paragraph" w:customStyle="1" w:styleId="ASDEFCONHeaderFooterRight">
    <w:name w:val="ASDEFCON Header/Footer Right"/>
    <w:basedOn w:val="ASDEFCONHeaderFooterLeft"/>
    <w:rsid w:val="00EE3F84"/>
    <w:pPr>
      <w:jc w:val="right"/>
    </w:pPr>
    <w:rPr>
      <w:szCs w:val="20"/>
    </w:rPr>
  </w:style>
  <w:style w:type="paragraph" w:customStyle="1" w:styleId="ASDEFCONHeaderFooterClassification">
    <w:name w:val="ASDEFCON Header/Footer Classification"/>
    <w:basedOn w:val="ASDEFCONHeaderFooterLeft"/>
    <w:rsid w:val="00EE3F84"/>
    <w:pPr>
      <w:jc w:val="center"/>
    </w:pPr>
    <w:rPr>
      <w:rFonts w:ascii="Arial Bold" w:hAnsi="Arial Bold"/>
      <w:b/>
      <w:bCs/>
      <w:caps/>
      <w:sz w:val="20"/>
    </w:rPr>
  </w:style>
  <w:style w:type="paragraph" w:customStyle="1" w:styleId="GuideLV3Head-ASDEFCON">
    <w:name w:val="Guide LV3 Head - ASDEFCON"/>
    <w:basedOn w:val="ASDEFCONNormal"/>
    <w:rsid w:val="00EE3F84"/>
    <w:pPr>
      <w:keepNext/>
    </w:pPr>
    <w:rPr>
      <w:rFonts w:eastAsia="Calibri"/>
      <w:b/>
      <w:szCs w:val="22"/>
      <w:lang w:eastAsia="en-US"/>
    </w:rPr>
  </w:style>
  <w:style w:type="paragraph" w:customStyle="1" w:styleId="GuideSublistLv2-ASDEFCON">
    <w:name w:val="Guide Sublist Lv2 - ASDEFCON"/>
    <w:basedOn w:val="ASDEFCONNormal"/>
    <w:rsid w:val="00EE3F84"/>
    <w:pPr>
      <w:numPr>
        <w:ilvl w:val="1"/>
        <w:numId w:val="33"/>
      </w:numPr>
    </w:pPr>
  </w:style>
  <w:style w:type="character" w:styleId="FollowedHyperlink">
    <w:name w:val="FollowedHyperlink"/>
    <w:rsid w:val="003C5369"/>
    <w:rPr>
      <w:color w:val="800080"/>
      <w:u w:val="single"/>
    </w:rPr>
  </w:style>
  <w:style w:type="character" w:customStyle="1" w:styleId="CommentTextChar">
    <w:name w:val="Comment Text Char"/>
    <w:link w:val="CommentText"/>
    <w:semiHidden/>
    <w:locked/>
    <w:rsid w:val="00B65117"/>
    <w:rPr>
      <w:rFonts w:ascii="Arial" w:hAnsi="Arial"/>
      <w:szCs w:val="24"/>
      <w:lang w:val="en-AU" w:eastAsia="en-AU" w:bidi="ar-SA"/>
    </w:rPr>
  </w:style>
  <w:style w:type="character" w:customStyle="1" w:styleId="Heading1Char">
    <w:name w:val="Heading 1 Char"/>
    <w:aliases w:val="Para1 Char,Top 1 Char,ParaLevel1 Char,Level 1 Para Char,Level 1 Para1 Char,Level 1 Para2 Char,Level 1 Para3 Char,Level 1 Para4 Char,Level 1 Para11 Char,Level 1 Para21 Char,Level 1 Para31 Char,Level 1 Para5 Char,Level 1 Para12 Char,g Char"/>
    <w:link w:val="Heading1"/>
    <w:locked/>
    <w:rsid w:val="00E80914"/>
    <w:rPr>
      <w:rFonts w:ascii="Arial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aliases w:val="Para2 Char,Head hdbk Char,Top 2 Char,H2 Char,h2 main heading Char,B Sub/Bold Char,B Sub/Bold1 Char,B Sub/Bold2 Char,B Sub/Bold11 Char,h2 main heading1 Char,h2 main heading2 Char,B Sub/Bold3 Char,B Sub/Bold12 Char,h2 main heading3 Char"/>
    <w:link w:val="Heading2"/>
    <w:rsid w:val="00EE3F84"/>
    <w:rPr>
      <w:rFonts w:ascii="Cambria" w:hAnsi="Cambria"/>
      <w:b/>
      <w:bCs/>
      <w:color w:val="4F81BD"/>
      <w:sz w:val="26"/>
      <w:szCs w:val="26"/>
    </w:rPr>
  </w:style>
  <w:style w:type="character" w:styleId="Hyperlink">
    <w:name w:val="Hyperlink"/>
    <w:uiPriority w:val="99"/>
    <w:unhideWhenUsed/>
    <w:rsid w:val="00EE3F84"/>
    <w:rPr>
      <w:color w:val="0000FF"/>
      <w:u w:val="single"/>
    </w:rPr>
  </w:style>
  <w:style w:type="paragraph" w:styleId="TOC4">
    <w:name w:val="toc 4"/>
    <w:basedOn w:val="Normal"/>
    <w:next w:val="Normal"/>
    <w:autoRedefine/>
    <w:rsid w:val="00EE3F84"/>
    <w:pPr>
      <w:spacing w:after="100"/>
      <w:ind w:left="600"/>
    </w:pPr>
  </w:style>
  <w:style w:type="paragraph" w:styleId="TOC5">
    <w:name w:val="toc 5"/>
    <w:basedOn w:val="Normal"/>
    <w:next w:val="Normal"/>
    <w:autoRedefine/>
    <w:rsid w:val="00EE3F84"/>
    <w:pPr>
      <w:spacing w:after="100"/>
      <w:ind w:left="800"/>
    </w:pPr>
  </w:style>
  <w:style w:type="paragraph" w:styleId="TOC6">
    <w:name w:val="toc 6"/>
    <w:basedOn w:val="Normal"/>
    <w:next w:val="Normal"/>
    <w:autoRedefine/>
    <w:rsid w:val="00EE3F84"/>
    <w:pPr>
      <w:spacing w:after="100"/>
      <w:ind w:left="1000"/>
    </w:pPr>
  </w:style>
  <w:style w:type="paragraph" w:styleId="TOC7">
    <w:name w:val="toc 7"/>
    <w:basedOn w:val="Normal"/>
    <w:next w:val="Normal"/>
    <w:autoRedefine/>
    <w:rsid w:val="00EE3F84"/>
    <w:pPr>
      <w:spacing w:after="100"/>
      <w:ind w:left="1200"/>
    </w:pPr>
  </w:style>
  <w:style w:type="paragraph" w:styleId="TOC8">
    <w:name w:val="toc 8"/>
    <w:basedOn w:val="Normal"/>
    <w:next w:val="Normal"/>
    <w:autoRedefine/>
    <w:rsid w:val="00EE3F84"/>
    <w:pPr>
      <w:spacing w:after="100"/>
      <w:ind w:left="1400"/>
    </w:pPr>
  </w:style>
  <w:style w:type="paragraph" w:styleId="TOC9">
    <w:name w:val="toc 9"/>
    <w:basedOn w:val="Normal"/>
    <w:next w:val="Normal"/>
    <w:autoRedefine/>
    <w:rsid w:val="00EE3F84"/>
    <w:pPr>
      <w:spacing w:after="100"/>
      <w:ind w:left="160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64EC8"/>
    <w:pPr>
      <w:keepLines/>
      <w:spacing w:before="480" w:after="0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customStyle="1" w:styleId="ASDEFCONList">
    <w:name w:val="ASDEFCON List"/>
    <w:basedOn w:val="ASDEFCONNormal"/>
    <w:qFormat/>
    <w:rsid w:val="00EE3F84"/>
    <w:pPr>
      <w:numPr>
        <w:numId w:val="69"/>
      </w:numPr>
    </w:pPr>
  </w:style>
  <w:style w:type="paragraph" w:styleId="Revision">
    <w:name w:val="Revision"/>
    <w:hidden/>
    <w:uiPriority w:val="99"/>
    <w:semiHidden/>
    <w:rsid w:val="00934C47"/>
    <w:rPr>
      <w:rFonts w:ascii="Arial" w:hAnsi="Arial"/>
      <w:szCs w:val="24"/>
    </w:rPr>
  </w:style>
  <w:style w:type="character" w:customStyle="1" w:styleId="BalloonTextChar">
    <w:name w:val="Balloon Text Char"/>
    <w:link w:val="BalloonText"/>
    <w:rsid w:val="0047478E"/>
    <w:rPr>
      <w:rFonts w:ascii="Arial" w:hAnsi="Arial"/>
      <w:sz w:val="18"/>
    </w:rPr>
  </w:style>
  <w:style w:type="character" w:customStyle="1" w:styleId="SOWSubL2-ASDEFCONChar">
    <w:name w:val="SOW SubL2 - ASDEFCON Char"/>
    <w:link w:val="SOWSubL2-ASDEFCON"/>
    <w:rsid w:val="005F1D64"/>
    <w:rPr>
      <w:rFonts w:ascii="Arial" w:eastAsia="Calibri" w:hAnsi="Arial"/>
      <w:color w:val="000000"/>
      <w:szCs w:val="22"/>
      <w:lang w:eastAsia="en-US"/>
    </w:rPr>
  </w:style>
  <w:style w:type="character" w:customStyle="1" w:styleId="SOWSubL1-ASDEFCONChar">
    <w:name w:val="SOW SubL1 - ASDEFCON Char"/>
    <w:link w:val="SOWSubL1-ASDEFCON"/>
    <w:rsid w:val="005F1D64"/>
    <w:rPr>
      <w:rFonts w:ascii="Arial" w:eastAsia="Calibri" w:hAnsi="Arial"/>
      <w:color w:val="000000"/>
      <w:szCs w:val="22"/>
      <w:lang w:eastAsia="en-US"/>
    </w:rPr>
  </w:style>
  <w:style w:type="paragraph" w:styleId="Subtitle">
    <w:name w:val="Subtitle"/>
    <w:basedOn w:val="Normal"/>
    <w:next w:val="Normal"/>
    <w:link w:val="SubtitleChar"/>
    <w:uiPriority w:val="99"/>
    <w:qFormat/>
    <w:rsid w:val="00E80914"/>
    <w:pPr>
      <w:numPr>
        <w:ilvl w:val="1"/>
      </w:numPr>
      <w:spacing w:before="120"/>
      <w:ind w:left="567"/>
    </w:pPr>
    <w:rPr>
      <w:rFonts w:ascii="Times New Roman" w:hAnsi="Times New Roman"/>
      <w:i/>
      <w:color w:val="003760"/>
      <w:spacing w:val="15"/>
      <w:szCs w:val="20"/>
    </w:rPr>
  </w:style>
  <w:style w:type="character" w:customStyle="1" w:styleId="SubtitleChar">
    <w:name w:val="Subtitle Char"/>
    <w:link w:val="Subtitle"/>
    <w:uiPriority w:val="99"/>
    <w:rsid w:val="00E80914"/>
    <w:rPr>
      <w:i/>
      <w:color w:val="003760"/>
      <w:spacing w:val="15"/>
    </w:rPr>
  </w:style>
  <w:style w:type="paragraph" w:customStyle="1" w:styleId="StyleTitleGeorgiaNotBoldLeft">
    <w:name w:val="Style Title + Georgia Not Bold Left"/>
    <w:basedOn w:val="Title"/>
    <w:qFormat/>
    <w:rsid w:val="00E80914"/>
    <w:pPr>
      <w:spacing w:before="0" w:after="240"/>
      <w:contextualSpacing/>
      <w:jc w:val="left"/>
      <w:outlineLvl w:val="9"/>
    </w:pPr>
    <w:rPr>
      <w:rFonts w:ascii="Georgia" w:hAnsi="Georgia"/>
      <w:b w:val="0"/>
      <w:bCs w:val="0"/>
      <w:color w:val="CF4520"/>
      <w:spacing w:val="5"/>
      <w:sz w:val="52"/>
      <w:szCs w:val="20"/>
      <w:lang w:val="en-US"/>
    </w:rPr>
  </w:style>
  <w:style w:type="paragraph" w:styleId="Title">
    <w:name w:val="Title"/>
    <w:basedOn w:val="Normal"/>
    <w:next w:val="Normal"/>
    <w:link w:val="TitleChar"/>
    <w:qFormat/>
    <w:rsid w:val="00E80914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E80914"/>
    <w:rPr>
      <w:rFonts w:ascii="Calibri Light" w:hAnsi="Calibri Light"/>
      <w:b/>
      <w:bCs/>
      <w:kern w:val="28"/>
      <w:sz w:val="32"/>
      <w:szCs w:val="32"/>
    </w:rPr>
  </w:style>
  <w:style w:type="character" w:customStyle="1" w:styleId="Heading3Char">
    <w:name w:val="Heading 3 Char"/>
    <w:aliases w:val="Para3 Char,head3hdbk Char,H3 Char,C Sub-Sub/Italic Char,h3 sub heading Char,Head 3 Char,Head 31 Char,Head 32 Char,C Sub-Sub/Italic1 Char,3 Char,Sub2Para Char,subsub Char,h3 Char,h31 Char,h32 Char,h311 Char,h33 Char,h312 Char,h34 Char"/>
    <w:link w:val="Heading3"/>
    <w:uiPriority w:val="9"/>
    <w:rsid w:val="00E80914"/>
    <w:rPr>
      <w:rFonts w:ascii="Arial" w:hAnsi="Arial"/>
      <w:b/>
      <w:bCs/>
      <w:i/>
      <w:color w:val="CF4520"/>
      <w:sz w:val="24"/>
      <w:szCs w:val="24"/>
    </w:rPr>
  </w:style>
  <w:style w:type="character" w:customStyle="1" w:styleId="Heading4Char">
    <w:name w:val="Heading 4 Char"/>
    <w:aliases w:val="Para4 Char,h4 Char,h41 Char,h42 Char,h411 Char,h43 Char,h412 Char,h44 Char,h413 Char,h45 Char,h414 Char,h46 Char,h415 Char,h47 Char,h416 Char,h421 Char,h4111 Char,h431 Char,h4121 Char,h441 Char,h4131 Char,h451 Char,h4141 Char,h461 Char"/>
    <w:link w:val="Heading4"/>
    <w:uiPriority w:val="9"/>
    <w:rsid w:val="00E80914"/>
    <w:rPr>
      <w:rFonts w:ascii="Arial" w:hAnsi="Arial"/>
      <w:b/>
      <w:bCs/>
      <w:i/>
      <w:iCs/>
      <w:szCs w:val="24"/>
    </w:rPr>
  </w:style>
  <w:style w:type="paragraph" w:customStyle="1" w:styleId="Bullet">
    <w:name w:val="Bullet"/>
    <w:basedOn w:val="ListParagraph"/>
    <w:qFormat/>
    <w:rsid w:val="00E80914"/>
    <w:pPr>
      <w:numPr>
        <w:numId w:val="79"/>
      </w:numPr>
      <w:tabs>
        <w:tab w:val="left" w:pos="567"/>
      </w:tabs>
      <w:jc w:val="left"/>
    </w:pPr>
  </w:style>
  <w:style w:type="paragraph" w:styleId="ListParagraph">
    <w:name w:val="List Paragraph"/>
    <w:basedOn w:val="Normal"/>
    <w:uiPriority w:val="34"/>
    <w:qFormat/>
    <w:rsid w:val="00E80914"/>
    <w:pPr>
      <w:spacing w:after="0"/>
      <w:ind w:left="720"/>
    </w:pPr>
  </w:style>
  <w:style w:type="paragraph" w:customStyle="1" w:styleId="Bullet2">
    <w:name w:val="Bullet 2"/>
    <w:basedOn w:val="Normal"/>
    <w:rsid w:val="00E80914"/>
    <w:pPr>
      <w:numPr>
        <w:numId w:val="86"/>
      </w:numPr>
      <w:tabs>
        <w:tab w:val="left" w:pos="1134"/>
        <w:tab w:val="left" w:pos="1701"/>
      </w:tabs>
      <w:contextualSpacing/>
      <w:jc w:val="left"/>
    </w:pPr>
  </w:style>
  <w:style w:type="character" w:customStyle="1" w:styleId="CommentTextChar2">
    <w:name w:val="Comment Text Char2"/>
    <w:semiHidden/>
    <w:rsid w:val="00857124"/>
    <w:rPr>
      <w:rFonts w:ascii="Arial" w:eastAsia="Calibri" w:hAnsi="Arial"/>
      <w:szCs w:val="22"/>
      <w:lang w:val="en-AU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hristian.laursen\AppData\Roaming\Microsoft\Templates\ASDEFCON%20Style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D22972-25FA-444A-AC84-8FDC368531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ASDEFCON Styles.dot</Template>
  <TotalTime>1708</TotalTime>
  <Pages>2</Pages>
  <Words>4213</Words>
  <Characters>24016</Characters>
  <Application>Microsoft Office Word</Application>
  <DocSecurity>0</DocSecurity>
  <Lines>200</Lines>
  <Paragraphs>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DID-ILS-TDATA-MTDI</vt:lpstr>
    </vt:vector>
  </TitlesOfParts>
  <Manager/>
  <Company/>
  <LinksUpToDate>false</LinksUpToDate>
  <CharactersWithSpaces>28173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DID-ILS-TDATA-MTDI</dc:title>
  <dc:subject>Master Technical Data Index</dc:subject>
  <dc:creator/>
  <cp:keywords>Master Technical Data Index, MTDI, TDL, Technical Data List</cp:keywords>
  <cp:lastModifiedBy/>
  <cp:revision>106</cp:revision>
  <cp:lastPrinted>2017-05-02T21:03:00Z</cp:lastPrinted>
  <dcterms:created xsi:type="dcterms:W3CDTF">2018-02-13T02:00:00Z</dcterms:created>
  <dcterms:modified xsi:type="dcterms:W3CDTF">2026-06-18T03:25:00Z</dcterms:modified>
  <cp:category>ASDEFCON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V5.4</vt:lpwstr>
  </property>
  <property fmtid="{D5CDD505-2E9C-101B-9397-08002B2CF9AE}" pid="3" name="Objective-Id">
    <vt:lpwstr>BM80021008</vt:lpwstr>
  </property>
  <property fmtid="{D5CDD505-2E9C-101B-9397-08002B2CF9AE}" pid="4" name="Objective-Version">
    <vt:lpwstr>3.2</vt:lpwstr>
  </property>
  <property fmtid="{D5CDD505-2E9C-101B-9397-08002B2CF9AE}" pid="5" name="Objective-Classification">
    <vt:lpwstr>Official</vt:lpwstr>
  </property>
  <property fmtid="{D5CDD505-2E9C-101B-9397-08002B2CF9AE}" pid="6" name="Objective-Caveats">
    <vt:lpwstr/>
  </property>
  <property fmtid="{D5CDD505-2E9C-101B-9397-08002B2CF9AE}" pid="7" name="Classification">
    <vt:lpwstr>OFFICIAL</vt:lpwstr>
  </property>
  <property fmtid="{D5CDD505-2E9C-101B-9397-08002B2CF9AE}" pid="8" name="Header_Left">
    <vt:lpwstr>ASDEFCON (Strategic Materiel)</vt:lpwstr>
  </property>
  <property fmtid="{D5CDD505-2E9C-101B-9397-08002B2CF9AE}" pid="9" name="Header_Right">
    <vt:lpwstr/>
  </property>
  <property fmtid="{D5CDD505-2E9C-101B-9397-08002B2CF9AE}" pid="10" name="Footer_Left">
    <vt:lpwstr/>
  </property>
</Properties>
</file>